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321E2D" w:rsidRDefault="00833726" w:rsidP="00321E2D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321E2D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2AF87F54">
                <wp:extent cx="6752602" cy="976807"/>
                <wp:effectExtent l="0" t="0" r="1435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2602" cy="976807"/>
                          <a:chOff x="76688" y="27549"/>
                          <a:chExt cx="6852950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63164" cy="1233673"/>
                            <a:chOff x="81420" y="27549"/>
                            <a:chExt cx="197814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20361" y="122233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3D17351A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420B6C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257831" cy="680678"/>
                            <a:chOff x="1671807" y="349901"/>
                            <a:chExt cx="5448190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48190" cy="681670"/>
                              <a:chOff x="1671807" y="349901"/>
                              <a:chExt cx="5448190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3"/>
                                <a:ext cx="5344307" cy="552814"/>
                                <a:chOff x="1775690" y="428183"/>
                                <a:chExt cx="5344307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3"/>
                                  <a:ext cx="5236293" cy="552814"/>
                                  <a:chOff x="1883704" y="428148"/>
                                  <a:chExt cx="5236293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214986" cy="485775"/>
                                    <a:chOff x="2905011" y="465461"/>
                                    <a:chExt cx="4214986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84883"/>
                                      <a:ext cx="4196910" cy="426757"/>
                                      <a:chOff x="2923087" y="484883"/>
                                      <a:chExt cx="4196910" cy="426757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747" y="484883"/>
                                        <a:ext cx="4071250" cy="426757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12451BFF" w:rsidR="00E62F77" w:rsidRPr="00EC58DB" w:rsidRDefault="00504870" w:rsidP="004B7039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 w:rsidRPr="00EC58DB">
                                            <w:rPr>
                                              <w:rFonts w:ascii="Chu Van An" w:eastAsia="Calibri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>BẤT ĐẲNG THỨC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43BF0EF9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A31A81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1.7pt;height:76.9pt;mso-position-horizontal-relative:char;mso-position-vertical-relative:line" coordorigin="766,275" coordsize="6852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">
                <v:group id="Group 19" o:spid="_x0000_s1027" style="position:absolute;left:766;top:275;width:18632;height:12337" coordorigin="814,275" coordsize="19781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203;top:1222;width:17392;height:57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3D17351A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420B6C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578;height:680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481;height:6816" coordorigin="16718,3499" coordsize="54481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3443;height:5528" coordorigin="17756,4281" coordsize="5344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2362;height:5528" coordorigin="18837,4281" coordsize="52362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42149;height:4858" coordorigin="29050,4654" coordsize="4214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848;width:41969;height:4268" coordorigin="29230,4848" coordsize="41969,4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7;top:4848;width:40712;height:42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" adj="2130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12451BFF" w:rsidR="00E62F77" w:rsidRPr="00EC58DB" w:rsidRDefault="00504870" w:rsidP="004B703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 w:rsidRPr="00EC58DB">
                                      <w:rPr>
                                        <w:rFonts w:ascii="Chu Van An" w:eastAsia="Calibri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>BẤT ĐẲNG THỨC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43BF0EF9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A31A81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321E2D" w:rsidRDefault="00EC5D1C" w:rsidP="00321E2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321E2D" w:rsidRDefault="00C12161" w:rsidP="00321E2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15203D1D">
                <wp:extent cx="6615197" cy="2509285"/>
                <wp:effectExtent l="0" t="0" r="14605" b="2476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509285"/>
                          <a:chOff x="-12333" y="-4628"/>
                          <a:chExt cx="6513454" cy="118384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7"/>
                            <a:ext cx="6501130" cy="117924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504870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504870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984AD51" w14:textId="44A51C35" w:rsidR="00A45EB8" w:rsidRPr="00504870" w:rsidRDefault="00E62F77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="00504870" w:rsidRPr="0050487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Định nghĩa</w:t>
                              </w:r>
                            </w:p>
                            <w:p w14:paraId="61BB63CB" w14:textId="77777777" w:rsidR="00504870" w:rsidRPr="004E05C8" w:rsidRDefault="00504870" w:rsidP="004E05C8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spacing w:line="240" w:lineRule="auto"/>
                                <w:ind w:left="426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4E05C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504870">
                                <w:rPr>
                                  <w:position w:val="-18"/>
                                </w:rPr>
                                <w:object w:dxaOrig="420" w:dyaOrig="400" w14:anchorId="6E4FB51A">
                                  <v:shape id="_x0000_i1028" type="#_x0000_t75" style="width:20.1pt;height:20.1pt" o:ole="">
                                    <v:imagedata r:id="rId10" o:title=""/>
                                  </v:shape>
                                  <o:OLEObject Type="Embed" ProgID="Equation.DSMT4" ShapeID="_x0000_i1028" DrawAspect="Content" ObjectID="_1689705035" r:id="rId11"/>
                                </w:object>
                              </w:r>
                              <w:r w:rsidRPr="004E05C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hai số thực. Các mệnh đề </w:t>
                              </w:r>
                              <w:r w:rsidRPr="00504870">
                                <w:rPr>
                                  <w:position w:val="-18"/>
                                </w:rPr>
                                <w:object w:dxaOrig="3680" w:dyaOrig="400" w14:anchorId="02E3A23B">
                                  <v:shape id="_x0000_i1030" type="#_x0000_t75" style="width:185.85pt;height:20.1pt" o:ole="">
                                    <v:imagedata r:id="rId12" o:title=""/>
                                  </v:shape>
                                  <o:OLEObject Type="Embed" ProgID="Equation.DSMT4" ShapeID="_x0000_i1030" DrawAspect="Content" ObjectID="_1689705036" r:id="rId13"/>
                                </w:object>
                              </w:r>
                              <w:r w:rsidRPr="004E05C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được gọi là những </w:t>
                              </w:r>
                              <w:r w:rsidRPr="004E05C8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  <w:sz w:val="24"/>
                                  <w:szCs w:val="24"/>
                                </w:rPr>
                                <w:t>bất đẳng thức</w:t>
                              </w:r>
                              <w:r w:rsidRPr="004E05C8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CF05635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Chứng minh bất đẳng thức là chứng minh bất đẳng thức đó đúng</w:t>
                              </w:r>
                            </w:p>
                            <w:p w14:paraId="5B282BEF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540" w:dyaOrig="400" w14:anchorId="71D3679B">
                                  <v:shape id="_x0000_i1032" type="#_x0000_t75" style="width:26.8pt;height:20.1pt" o:ole="">
                                    <v:imagedata r:id="rId14" o:title=""/>
                                  </v:shape>
                                  <o:OLEObject Type="Embed" ProgID="Equation.DSMT4" ShapeID="_x0000_i1032" DrawAspect="Content" ObjectID="_1689705037" r:id="rId15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mệnh đề chứ biến thì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980" w:dyaOrig="279" w14:anchorId="563A8BA9">
                                  <v:shape id="_x0000_i1034" type="#_x0000_t75" style="width:48.55pt;height:14.25pt" o:ole="">
                                    <v:imagedata r:id="rId16" o:title=""/>
                                  </v:shape>
                                  <o:OLEObject Type="Embed" ProgID="Equation.DSMT4" ShapeID="_x0000_i1034" DrawAspect="Content" ObjectID="_1689705038" r:id="rId17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là mệnh đề chứa biến. Chứng minh bất đẳng thức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760" w:dyaOrig="279" w14:anchorId="1F0CC7F6">
                                  <v:shape id="_x0000_i1036" type="#_x0000_t75" style="width:37.65pt;height:14.25pt" o:ole="">
                                    <v:imagedata r:id="rId18" o:title=""/>
                                  </v:shape>
                                  <o:OLEObject Type="Embed" ProgID="Equation.DSMT4" ShapeID="_x0000_i1036" DrawAspect="Content" ObjectID="_1689705039" r:id="rId19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(với điều kiện nào đó) nghĩa là chứng minh mệnh đề chứa biến 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980" w:dyaOrig="279" w14:anchorId="485FDB9E">
                                  <v:shape id="_x0000_i1038" type="#_x0000_t75" style="width:48.55pt;height:14.25pt" o:ole="">
                                    <v:imagedata r:id="rId20" o:title=""/>
                                  </v:shape>
                                  <o:OLEObject Type="Embed" ProgID="Equation.DSMT4" ShapeID="_x0000_i1038" DrawAspect="Content" ObjectID="_1689705040" r:id="rId21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đúng với tất cả các giá trị của biến</w:t>
                              </w:r>
                            </w:p>
                            <w:p w14:paraId="2F2A5341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Khi nói ta có bất đẳng thức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760" w:dyaOrig="279" w14:anchorId="20791F88">
                                  <v:shape id="_x0000_i1040" type="#_x0000_t75" style="width:37.65pt;height:14.25pt" o:ole="">
                                    <v:imagedata r:id="rId22" o:title=""/>
                                  </v:shape>
                                  <o:OLEObject Type="Embed" ProgID="Equation.DSMT4" ShapeID="_x0000_i1040" DrawAspect="Content" ObjectID="_1689705041" r:id="rId23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>mà không nêu điều kiện đối với các biến thì ta hiểu rằng bất đẳng thức đó xảy ra với mọi giá trị của biến là số thực.</w:t>
                              </w:r>
                            </w:p>
                            <w:p w14:paraId="575522E3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504870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97.6pt;mso-position-horizontal-relative:char;mso-position-vertical-relative:line" coordorigin="-123,-46" coordsize="65134,118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">
                <v:shape id="Rectangle: Diagonal Corners Rounded 244" o:spid="_x0000_s1071" style="position:absolute;width:65011;height:11792;visibility:visible;mso-wrap-style:square;v-text-anchor:middle" coordsize="6501130,11792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" adj="-11796480,,5400" path="m11167,l6469903,v17246,,31227,13981,31227,31227l6501130,1168082v,6167,-5000,11167,-11167,11167l31227,1179249c13981,1179249,,1165268,,1148022l,11167c,5000,5000,,1116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167,0;6469903,0;6501130,31227;6501130,1168082;6489963,1179249;31227,1179249;0,1148022;0,11167;11167,0" o:connectangles="0,0,0,0,0,0,0,0,0" textboxrect="0,0,6501130,1179249"/>
                  <v:textbox>
                    <w:txbxContent>
                      <w:p w14:paraId="562B948E" w14:textId="56BF3736" w:rsidR="00E62F77" w:rsidRPr="00504870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504870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984AD51" w14:textId="44A51C35" w:rsidR="00A45EB8" w:rsidRPr="00504870" w:rsidRDefault="00E62F77" w:rsidP="00B27C0E">
                        <w:pPr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="00504870" w:rsidRPr="0050487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Định nghĩa</w:t>
                        </w:r>
                      </w:p>
                      <w:p w14:paraId="61BB63CB" w14:textId="77777777" w:rsidR="00504870" w:rsidRPr="004E05C8" w:rsidRDefault="00504870" w:rsidP="004E05C8">
                        <w:pPr>
                          <w:pStyle w:val="ListParagraph"/>
                          <w:numPr>
                            <w:ilvl w:val="0"/>
                            <w:numId w:val="36"/>
                          </w:numPr>
                          <w:spacing w:line="240" w:lineRule="auto"/>
                          <w:ind w:left="426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4E05C8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Cho </w:t>
                        </w:r>
                        <w:r w:rsidRPr="00504870">
                          <w:rPr>
                            <w:position w:val="-18"/>
                          </w:rPr>
                          <w:object w:dxaOrig="420" w:dyaOrig="400" w14:anchorId="6E4FB51A">
                            <v:shape id="_x0000_i1028" type="#_x0000_t75" style="width:20.1pt;height:20.1pt" o:ole="">
                              <v:imagedata r:id="rId10" o:title=""/>
                            </v:shape>
                            <o:OLEObject Type="Embed" ProgID="Equation.DSMT4" ShapeID="_x0000_i1028" DrawAspect="Content" ObjectID="_1689705035" r:id="rId24"/>
                          </w:object>
                        </w:r>
                        <w:r w:rsidRPr="004E05C8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là hai số thực. Các mệnh đề </w:t>
                        </w:r>
                        <w:r w:rsidRPr="00504870">
                          <w:rPr>
                            <w:position w:val="-18"/>
                          </w:rPr>
                          <w:object w:dxaOrig="3680" w:dyaOrig="400" w14:anchorId="02E3A23B">
                            <v:shape id="_x0000_i1030" type="#_x0000_t75" style="width:185.85pt;height:20.1pt" o:ole="">
                              <v:imagedata r:id="rId12" o:title=""/>
                            </v:shape>
                            <o:OLEObject Type="Embed" ProgID="Equation.DSMT4" ShapeID="_x0000_i1030" DrawAspect="Content" ObjectID="_1689705036" r:id="rId25"/>
                          </w:object>
                        </w:r>
                        <w:r w:rsidRPr="004E05C8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được gọi là những </w:t>
                        </w:r>
                        <w:r w:rsidRPr="004E05C8">
                          <w:rPr>
                            <w:rFonts w:ascii="Chu Van An" w:hAnsi="Chu Van An" w:cs="Chu Van An"/>
                            <w:i/>
                            <w:color w:val="000000" w:themeColor="text1"/>
                            <w:sz w:val="24"/>
                            <w:szCs w:val="24"/>
                          </w:rPr>
                          <w:t>bất đẳng thức</w:t>
                        </w:r>
                        <w:r w:rsidRPr="004E05C8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>.</w:t>
                        </w:r>
                      </w:p>
                      <w:p w14:paraId="6CF05635" w14:textId="77777777" w:rsidR="00504870" w:rsidRPr="00504870" w:rsidRDefault="00504870" w:rsidP="00570BE1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>Chứng minh bất đẳng thức là chứng minh bất đẳng thức đó đúng</w:t>
                        </w:r>
                      </w:p>
                      <w:p w14:paraId="5B282BEF" w14:textId="77777777" w:rsidR="00504870" w:rsidRPr="00504870" w:rsidRDefault="00504870" w:rsidP="00570BE1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Với </w:t>
                        </w:r>
                        <w:r w:rsidRPr="00504870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540" w:dyaOrig="400" w14:anchorId="71D3679B">
                            <v:shape id="_x0000_i1032" type="#_x0000_t75" style="width:26.8pt;height:20.1pt" o:ole="">
                              <v:imagedata r:id="rId14" o:title=""/>
                            </v:shape>
                            <o:OLEObject Type="Embed" ProgID="Equation.DSMT4" ShapeID="_x0000_i1032" DrawAspect="Content" ObjectID="_1689705037" r:id="rId26"/>
                          </w:object>
                        </w: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là mệnh đề chứ biến thì </w:t>
                        </w:r>
                        <w:r w:rsidRPr="00504870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980" w:dyaOrig="279" w14:anchorId="563A8BA9">
                            <v:shape id="_x0000_i1034" type="#_x0000_t75" style="width:48.55pt;height:14.25pt" o:ole="">
                              <v:imagedata r:id="rId16" o:title=""/>
                            </v:shape>
                            <o:OLEObject Type="Embed" ProgID="Equation.DSMT4" ShapeID="_x0000_i1034" DrawAspect="Content" ObjectID="_1689705038" r:id="rId27"/>
                          </w:object>
                        </w: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là mệnh đề chứa biến. Chứng minh bất đẳng thức </w:t>
                        </w:r>
                        <w:r w:rsidRPr="00504870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760" w:dyaOrig="279" w14:anchorId="1F0CC7F6">
                            <v:shape id="_x0000_i1036" type="#_x0000_t75" style="width:37.65pt;height:14.25pt" o:ole="">
                              <v:imagedata r:id="rId18" o:title=""/>
                            </v:shape>
                            <o:OLEObject Type="Embed" ProgID="Equation.DSMT4" ShapeID="_x0000_i1036" DrawAspect="Content" ObjectID="_1689705039" r:id="rId28"/>
                          </w:object>
                        </w: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(với điều kiện nào đó) nghĩa là chứng minh mệnh đề chứa biến  </w:t>
                        </w:r>
                        <w:r w:rsidRPr="00504870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980" w:dyaOrig="279" w14:anchorId="485FDB9E">
                            <v:shape id="_x0000_i1038" type="#_x0000_t75" style="width:48.55pt;height:14.25pt" o:ole="">
                              <v:imagedata r:id="rId20" o:title=""/>
                            </v:shape>
                            <o:OLEObject Type="Embed" ProgID="Equation.DSMT4" ShapeID="_x0000_i1038" DrawAspect="Content" ObjectID="_1689705040" r:id="rId29"/>
                          </w:object>
                        </w: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 đúng với tất cả các giá trị của biến</w:t>
                        </w:r>
                      </w:p>
                      <w:p w14:paraId="2F2A5341" w14:textId="77777777" w:rsidR="00504870" w:rsidRPr="00504870" w:rsidRDefault="00504870" w:rsidP="00570BE1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line="240" w:lineRule="auto"/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 xml:space="preserve">Khi nói ta có bất đẳng thức </w:t>
                        </w:r>
                        <w:r w:rsidRPr="00504870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760" w:dyaOrig="279" w14:anchorId="20791F88">
                            <v:shape id="_x0000_i1040" type="#_x0000_t75" style="width:37.65pt;height:14.25pt" o:ole="">
                              <v:imagedata r:id="rId22" o:title=""/>
                            </v:shape>
                            <o:OLEObject Type="Embed" ProgID="Equation.DSMT4" ShapeID="_x0000_i1040" DrawAspect="Content" ObjectID="_1689705041" r:id="rId30"/>
                          </w:object>
                        </w:r>
                        <w:r w:rsidRPr="00504870"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  <w:t>mà không nêu điều kiện đối với các biến thì ta hiểu rằng bất đẳng thức đó xảy ra với mọi giá trị của biến là số thực.</w:t>
                        </w:r>
                      </w:p>
                      <w:p w14:paraId="575522E3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504870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2E7E558E" w:rsidR="008A36A9" w:rsidRPr="00321E2D" w:rsidRDefault="008A36A9" w:rsidP="00321E2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647C65B3">
                <wp:extent cx="6615197" cy="2010032"/>
                <wp:effectExtent l="0" t="0" r="14605" b="2857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010032"/>
                          <a:chOff x="-12333" y="-4628"/>
                          <a:chExt cx="6513454" cy="948299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9"/>
                            <a:ext cx="6501130" cy="94371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Pr="00504870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7CEE1ED" w14:textId="77777777" w:rsidR="00E62F77" w:rsidRPr="00504870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AB4FBBA" w14:textId="1E1ECD13" w:rsidR="00504870" w:rsidRPr="00504870" w:rsidRDefault="00E62F77" w:rsidP="00504870">
                              <w:pPr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BC74CF" w:rsidRPr="005048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504870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04870" w:rsidRPr="00504870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Tính chất.</w:t>
                              </w: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 </w:t>
                              </w:r>
                            </w:p>
                            <w:tbl>
                              <w:tblPr>
                                <w:tblStyle w:val="TableGrid"/>
                                <w:tblW w:w="9435" w:type="dxa"/>
                                <w:tblInd w:w="142" w:type="dxa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none" w:sz="0" w:space="0" w:color="auto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032"/>
                                <w:gridCol w:w="4403"/>
                              </w:tblGrid>
                              <w:tr w:rsidR="00504870" w:rsidRPr="00504870" w14:paraId="46E972A4" w14:textId="77777777" w:rsidTr="000133FA">
                                <w:trPr>
                                  <w:trHeight w:val="1682"/>
                                </w:trPr>
                                <w:tc>
                                  <w:tcPr>
                                    <w:tcW w:w="5032" w:type="dxa"/>
                                    <w:hideMark/>
                                  </w:tcPr>
                                  <w:p w14:paraId="25B8A1D6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639" w:dyaOrig="279" w14:anchorId="2C29C306">
                                        <v:shape id="_x0000_i1042" type="#_x0000_t75" style="width:31.8pt;height:14.25pt" o:ole="">
                                          <v:imagedata r:id="rId31" o:title=""/>
                                        </v:shape>
                                        <o:OLEObject Type="Embed" ProgID="Equation.DSMT4" ShapeID="_x0000_i1042" DrawAspect="Content" ObjectID="_1689705042" r:id="rId32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579" w:dyaOrig="279" w14:anchorId="592B7659">
                                        <v:shape id="_x0000_i1044" type="#_x0000_t75" style="width:78.7pt;height:14.25pt" o:ole="">
                                          <v:imagedata r:id="rId33" o:title=""/>
                                        </v:shape>
                                        <o:OLEObject Type="Embed" ProgID="Equation.DSMT4" ShapeID="_x0000_i1044" DrawAspect="Content" ObjectID="_1689705043" r:id="rId34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             </w:t>
                                    </w:r>
                                  </w:p>
                                  <w:p w14:paraId="37255806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439" w:dyaOrig="279" w14:anchorId="736824DF">
                                        <v:shape id="_x0000_i1046" type="#_x0000_t75" style="width:122.25pt;height:14.25pt" o:ole="">
                                          <v:imagedata r:id="rId35" o:title=""/>
                                        </v:shape>
                                        <o:OLEObject Type="Embed" ProgID="Equation.DSMT4" ShapeID="_x0000_i1046" DrawAspect="Content" ObjectID="_1689705044" r:id="rId36"/>
                                      </w:object>
                                    </w:r>
                                  </w:p>
                                  <w:p w14:paraId="2EAEAA62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639" w:dyaOrig="279" w14:anchorId="7D5B7878">
                                        <v:shape id="_x0000_i1048" type="#_x0000_t75" style="width:31.8pt;height:14.25pt" o:ole="">
                                          <v:imagedata r:id="rId37" o:title=""/>
                                        </v:shape>
                                        <o:OLEObject Type="Embed" ProgID="Equation.DSMT4" ShapeID="_x0000_i1048" DrawAspect="Content" ObjectID="_1689705045" r:id="rId38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và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2460" w:dyaOrig="279" w14:anchorId="39297E5E">
                                        <v:shape id="_x0000_i1050" type="#_x0000_t75" style="width:123.9pt;height:14.25pt" o:ole="">
                                          <v:imagedata r:id="rId39" o:title=""/>
                                        </v:shape>
                                        <o:OLEObject Type="Embed" ProgID="Equation.DSMT4" ShapeID="_x0000_i1050" DrawAspect="Content" ObjectID="_1689705046" r:id="rId40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</w:p>
                                  <w:p w14:paraId="7DCB4106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Nếu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639" w:dyaOrig="260" w14:anchorId="07E1AFD9">
                                        <v:shape id="_x0000_i1052" type="#_x0000_t75" style="width:31.8pt;height:12.55pt" o:ole="">
                                          <v:imagedata r:id="rId41" o:title=""/>
                                        </v:shape>
                                        <o:OLEObject Type="Embed" ProgID="Equation.DSMT4" ShapeID="_x0000_i1052" DrawAspect="Content" ObjectID="_1689705047" r:id="rId42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820" w:dyaOrig="279" w14:anchorId="7823C72F">
                                        <v:shape id="_x0000_i1054" type="#_x0000_t75" style="width:91.25pt;height:14.25pt" o:ole="">
                                          <v:imagedata r:id="rId43" o:title=""/>
                                        </v:shape>
                                        <o:OLEObject Type="Embed" ProgID="Equation.DSMT4" ShapeID="_x0000_i1054" DrawAspect="Content" ObjectID="_1689705048" r:id="rId44"/>
                                      </w:object>
                                    </w:r>
                                  </w:p>
                                  <w:p w14:paraId="798A71B2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284"/>
                                        <w:tab w:val="left" w:pos="567"/>
                                        <w:tab w:val="left" w:pos="858"/>
                                        <w:tab w:val="left" w:pos="2268"/>
                                      </w:tabs>
                                      <w:spacing w:before="2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   Nếu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639" w:dyaOrig="260" w14:anchorId="0F9D4E7D">
                                        <v:shape id="_x0000_i1056" type="#_x0000_t75" style="width:31.8pt;height:12.55pt" o:ole="">
                                          <v:imagedata r:id="rId45" o:title=""/>
                                        </v:shape>
                                        <o:OLEObject Type="Embed" ProgID="Equation.DSMT4" ShapeID="_x0000_i1056" DrawAspect="Content" ObjectID="_1689705049" r:id="rId46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1820" w:dyaOrig="279" w14:anchorId="20D8C0FE">
                                        <v:shape id="_x0000_i1058" type="#_x0000_t75" style="width:91.25pt;height:14.25pt" o:ole="">
                                          <v:imagedata r:id="rId47" o:title=""/>
                                        </v:shape>
                                        <o:OLEObject Type="Embed" ProgID="Equation.DSMT4" ShapeID="_x0000_i1058" DrawAspect="Content" ObjectID="_1689705050" r:id="rId4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4403" w:type="dxa"/>
                                    <w:hideMark/>
                                  </w:tcPr>
                                  <w:p w14:paraId="4F38B6DE" w14:textId="77777777" w:rsidR="00504870" w:rsidRPr="00504870" w:rsidRDefault="00504870" w:rsidP="00504870">
                                    <w:pPr>
                                      <w:ind w:left="360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DCC5091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8"/>
                                        <w:sz w:val="24"/>
                                        <w:szCs w:val="24"/>
                                      </w:rPr>
                                      <w:object w:dxaOrig="2439" w:dyaOrig="380" w14:anchorId="367090DD">
                                        <v:shape id="_x0000_i1060" type="#_x0000_t75" style="width:122.25pt;height:19.25pt" o:ole="">
                                          <v:imagedata r:id="rId49" o:title=""/>
                                        </v:shape>
                                        <o:OLEObject Type="Embed" ProgID="Equation.DSMT4" ShapeID="_x0000_i1060" DrawAspect="Content" ObjectID="_1689705051" r:id="rId50"/>
                                      </w:object>
                                    </w:r>
                                  </w:p>
                                  <w:p w14:paraId="323BB66D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8"/>
                                        <w:sz w:val="24"/>
                                        <w:szCs w:val="24"/>
                                      </w:rPr>
                                      <w:object w:dxaOrig="2240" w:dyaOrig="360" w14:anchorId="177237CB">
                                        <v:shape id="_x0000_i1062" type="#_x0000_t75" style="width:112.2pt;height:17.6pt" o:ole="">
                                          <v:imagedata r:id="rId51" o:title=""/>
                                        </v:shape>
                                        <o:OLEObject Type="Embed" ProgID="Equation.DSMT4" ShapeID="_x0000_i1062" DrawAspect="Content" ObjectID="_1689705052" r:id="rId52"/>
                                      </w:object>
                                    </w:r>
                                    <w:r w:rsidRPr="00504870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37D22EB8" w14:textId="77777777" w:rsidR="00504870" w:rsidRPr="00504870" w:rsidRDefault="00504870" w:rsidP="00570BE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 w:rsidRPr="00504870">
                                      <w:rPr>
                                        <w:rFonts w:ascii="Chu Van An" w:hAnsi="Chu Van An" w:cs="Chu Van An"/>
                                        <w:position w:val="-8"/>
                                        <w:sz w:val="24"/>
                                        <w:szCs w:val="24"/>
                                      </w:rPr>
                                      <w:object w:dxaOrig="2260" w:dyaOrig="360" w14:anchorId="13D3217E">
                                        <v:shape id="_x0000_i1064" type="#_x0000_t75" style="width:113.85pt;height:17.6pt" o:ole="">
                                          <v:imagedata r:id="rId53" o:title=""/>
                                        </v:shape>
                                        <o:OLEObject Type="Embed" ProgID="Equation.DSMT4" ShapeID="_x0000_i1064" DrawAspect="Content" ObjectID="_1689705053" r:id="rId54"/>
                                      </w:object>
                                    </w:r>
                                  </w:p>
                                  <w:p w14:paraId="15570863" w14:textId="77777777" w:rsidR="00504870" w:rsidRPr="00504870" w:rsidRDefault="00504870" w:rsidP="00504870">
                                    <w:pPr>
                                      <w:widowControl w:val="0"/>
                                      <w:jc w:val="both"/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435F94E" w14:textId="20C7592E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5A9F85B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504870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5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158.25pt;mso-position-horizontal-relative:char;mso-position-vertical-relative:line" coordorigin="-123,-46" coordsize="65134,94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">
                <v:shape id="Rectangle: Diagonal Corners Rounded 2" o:spid="_x0000_s1076" style="position:absolute;width:65011;height:9436;visibility:visible;mso-wrap-style:square;v-text-anchor:middle" coordsize="6501130,9437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" adj="-11796480,,5400" path="m8937,l6476141,v13801,,24989,11188,24989,24989l6501130,934773v,4936,-4001,8937,-8937,8937l24989,943710c11188,943710,,932522,,918721l,8937c,4001,4001,,893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937,0;6476141,0;6501130,24989;6501130,934773;6492193,943710;24989,943710;0,918721;0,8937;8937,0" o:connectangles="0,0,0,0,0,0,0,0,0" textboxrect="0,0,6501130,943710"/>
                  <v:textbox>
                    <w:txbxContent>
                      <w:p w14:paraId="696EB97D" w14:textId="77777777" w:rsidR="00E62F77" w:rsidRPr="00504870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7CEE1ED" w14:textId="77777777" w:rsidR="00E62F77" w:rsidRPr="00504870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AB4FBBA" w14:textId="1E1ECD13" w:rsidR="00504870" w:rsidRPr="00504870" w:rsidRDefault="00E62F77" w:rsidP="00504870">
                        <w:pPr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BC74CF" w:rsidRPr="00504870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504870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504870" w:rsidRPr="00504870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Tính chất.</w:t>
                        </w: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 </w:t>
                        </w:r>
                      </w:p>
                      <w:tbl>
                        <w:tblPr>
                          <w:tblStyle w:val="TableGrid"/>
                          <w:tblW w:w="9435" w:type="dxa"/>
                          <w:tblInd w:w="142" w:type="dxa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none" w:sz="0" w:space="0" w:color="auto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032"/>
                          <w:gridCol w:w="4403"/>
                        </w:tblGrid>
                        <w:tr w:rsidR="00504870" w:rsidRPr="00504870" w14:paraId="46E972A4" w14:textId="77777777" w:rsidTr="000133FA">
                          <w:trPr>
                            <w:trHeight w:val="1682"/>
                          </w:trPr>
                          <w:tc>
                            <w:tcPr>
                              <w:tcW w:w="5032" w:type="dxa"/>
                              <w:hideMark/>
                            </w:tcPr>
                            <w:p w14:paraId="25B8A1D6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79" w14:anchorId="2C29C306">
                                  <v:shape id="_x0000_i1042" type="#_x0000_t75" style="width:31.8pt;height:14.25pt" o:ole="">
                                    <v:imagedata r:id="rId31" o:title=""/>
                                  </v:shape>
                                  <o:OLEObject Type="Embed" ProgID="Equation.DSMT4" ShapeID="_x0000_i1042" DrawAspect="Content" ObjectID="_1689705042" r:id="rId55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579" w:dyaOrig="279" w14:anchorId="592B7659">
                                  <v:shape id="_x0000_i1044" type="#_x0000_t75" style="width:78.7pt;height:14.25pt" o:ole="">
                                    <v:imagedata r:id="rId33" o:title=""/>
                                  </v:shape>
                                  <o:OLEObject Type="Embed" ProgID="Equation.DSMT4" ShapeID="_x0000_i1044" DrawAspect="Content" ObjectID="_1689705043" r:id="rId56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             </w:t>
                              </w:r>
                            </w:p>
                            <w:p w14:paraId="37255806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439" w:dyaOrig="279" w14:anchorId="736824DF">
                                  <v:shape id="_x0000_i1046" type="#_x0000_t75" style="width:122.25pt;height:14.25pt" o:ole="">
                                    <v:imagedata r:id="rId35" o:title=""/>
                                  </v:shape>
                                  <o:OLEObject Type="Embed" ProgID="Equation.DSMT4" ShapeID="_x0000_i1046" DrawAspect="Content" ObjectID="_1689705044" r:id="rId57"/>
                                </w:object>
                              </w:r>
                            </w:p>
                            <w:p w14:paraId="2EAEAA62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79" w14:anchorId="7D5B7878">
                                  <v:shape id="_x0000_i1048" type="#_x0000_t75" style="width:31.8pt;height:14.25pt" o:ole="">
                                    <v:imagedata r:id="rId37" o:title=""/>
                                  </v:shape>
                                  <o:OLEObject Type="Embed" ProgID="Equation.DSMT4" ShapeID="_x0000_i1048" DrawAspect="Content" ObjectID="_1689705045" r:id="rId58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460" w:dyaOrig="279" w14:anchorId="39297E5E">
                                  <v:shape id="_x0000_i1050" type="#_x0000_t75" style="width:123.9pt;height:14.25pt" o:ole="">
                                    <v:imagedata r:id="rId39" o:title=""/>
                                  </v:shape>
                                  <o:OLEObject Type="Embed" ProgID="Equation.DSMT4" ShapeID="_x0000_i1050" DrawAspect="Content" ObjectID="_1689705046" r:id="rId59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</w:p>
                            <w:p w14:paraId="7DCB4106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Nếu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60" w14:anchorId="07E1AFD9">
                                  <v:shape id="_x0000_i1052" type="#_x0000_t75" style="width:31.8pt;height:12.55pt" o:ole="">
                                    <v:imagedata r:id="rId41" o:title=""/>
                                  </v:shape>
                                  <o:OLEObject Type="Embed" ProgID="Equation.DSMT4" ShapeID="_x0000_i1052" DrawAspect="Content" ObjectID="_1689705047" r:id="rId60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20" w:dyaOrig="279" w14:anchorId="7823C72F">
                                  <v:shape id="_x0000_i1054" type="#_x0000_t75" style="width:91.25pt;height:14.25pt" o:ole="">
                                    <v:imagedata r:id="rId43" o:title=""/>
                                  </v:shape>
                                  <o:OLEObject Type="Embed" ProgID="Equation.DSMT4" ShapeID="_x0000_i1054" DrawAspect="Content" ObjectID="_1689705048" r:id="rId61"/>
                                </w:object>
                              </w:r>
                            </w:p>
                            <w:p w14:paraId="798A71B2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284"/>
                                  <w:tab w:val="left" w:pos="567"/>
                                  <w:tab w:val="left" w:pos="858"/>
                                  <w:tab w:val="left" w:pos="2268"/>
                                </w:tabs>
                                <w:spacing w:before="2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   Nếu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60" w14:anchorId="0F9D4E7D">
                                  <v:shape id="_x0000_i1056" type="#_x0000_t75" style="width:31.8pt;height:12.55pt" o:ole="">
                                    <v:imagedata r:id="rId45" o:title=""/>
                                  </v:shape>
                                  <o:OLEObject Type="Embed" ProgID="Equation.DSMT4" ShapeID="_x0000_i1056" DrawAspect="Content" ObjectID="_1689705049" r:id="rId62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1820" w:dyaOrig="279" w14:anchorId="20D8C0FE">
                                  <v:shape id="_x0000_i1058" type="#_x0000_t75" style="width:91.25pt;height:14.25pt" o:ole="">
                                    <v:imagedata r:id="rId47" o:title=""/>
                                  </v:shape>
                                  <o:OLEObject Type="Embed" ProgID="Equation.DSMT4" ShapeID="_x0000_i1058" DrawAspect="Content" ObjectID="_1689705050" r:id="rId63"/>
                                </w:object>
                              </w:r>
                            </w:p>
                          </w:tc>
                          <w:tc>
                            <w:tcPr>
                              <w:tcW w:w="4403" w:type="dxa"/>
                              <w:hideMark/>
                            </w:tcPr>
                            <w:p w14:paraId="4F38B6DE" w14:textId="77777777" w:rsidR="00504870" w:rsidRPr="00504870" w:rsidRDefault="00504870" w:rsidP="00504870">
                              <w:pPr>
                                <w:ind w:left="360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  <w:p w14:paraId="4DCC5091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2439" w:dyaOrig="380" w14:anchorId="367090DD">
                                  <v:shape id="_x0000_i1060" type="#_x0000_t75" style="width:122.25pt;height:19.25pt" o:ole="">
                                    <v:imagedata r:id="rId49" o:title=""/>
                                  </v:shape>
                                  <o:OLEObject Type="Embed" ProgID="Equation.DSMT4" ShapeID="_x0000_i1060" DrawAspect="Content" ObjectID="_1689705051" r:id="rId64"/>
                                </w:object>
                              </w:r>
                            </w:p>
                            <w:p w14:paraId="323BB66D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2240" w:dyaOrig="360" w14:anchorId="177237CB">
                                  <v:shape id="_x0000_i1062" type="#_x0000_t75" style="width:112.2pt;height:17.6pt" o:ole="">
                                    <v:imagedata r:id="rId51" o:title=""/>
                                  </v:shape>
                                  <o:OLEObject Type="Embed" ProgID="Equation.DSMT4" ShapeID="_x0000_i1062" DrawAspect="Content" ObjectID="_1689705052" r:id="rId65"/>
                                </w:object>
                              </w:r>
                              <w:r w:rsidRPr="00504870"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7D22EB8" w14:textId="77777777" w:rsidR="00504870" w:rsidRPr="00504870" w:rsidRDefault="00504870" w:rsidP="00570BE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04870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2260" w:dyaOrig="360" w14:anchorId="13D3217E">
                                  <v:shape id="_x0000_i1064" type="#_x0000_t75" style="width:113.85pt;height:17.6pt" o:ole="">
                                    <v:imagedata r:id="rId53" o:title=""/>
                                  </v:shape>
                                  <o:OLEObject Type="Embed" ProgID="Equation.DSMT4" ShapeID="_x0000_i1064" DrawAspect="Content" ObjectID="_1689705053" r:id="rId66"/>
                                </w:object>
                              </w:r>
                            </w:p>
                            <w:p w14:paraId="15570863" w14:textId="77777777" w:rsidR="00504870" w:rsidRPr="00504870" w:rsidRDefault="00504870" w:rsidP="00504870">
                              <w:pPr>
                                <w:widowControl w:val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4435F94E" w14:textId="20C7592E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5A9F85B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A99ECA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3D7C28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D0DD07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BC2EDB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504870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50487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4E3ECB4" w14:textId="77777777" w:rsidR="000F53E0" w:rsidRPr="00321E2D" w:rsidRDefault="000F53E0" w:rsidP="00321E2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FC9A3E" wp14:editId="6DCA81E3">
                <wp:extent cx="6615197" cy="1812326"/>
                <wp:effectExtent l="0" t="0" r="14605" b="16510"/>
                <wp:docPr id="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812326"/>
                          <a:chOff x="-12333" y="-4628"/>
                          <a:chExt cx="6513454" cy="855026"/>
                        </a:xfrm>
                      </wpg:grpSpPr>
                      <wps:wsp>
                        <wps:cNvPr id="9" name="Rectangle: Diagonal Corners Rounded 9"/>
                        <wps:cNvSpPr/>
                        <wps:spPr>
                          <a:xfrm>
                            <a:off x="-9" y="-39"/>
                            <a:ext cx="6501130" cy="85043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1FD61E3" w14:textId="77777777" w:rsidR="000F53E0" w:rsidRPr="00141FB6" w:rsidRDefault="000F53E0" w:rsidP="000F53E0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0A0FB03" w14:textId="77777777" w:rsidR="000F53E0" w:rsidRPr="00141FB6" w:rsidRDefault="000F53E0" w:rsidP="000F53E0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815C864" w14:textId="77777777" w:rsidR="00141FB6" w:rsidRPr="00141FB6" w:rsidRDefault="000F53E0" w:rsidP="00141FB6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="00141FB6" w:rsidRPr="00141FB6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Bất đẳng thức chứa trị tuyệt đối</w:t>
                              </w:r>
                            </w:p>
                            <w:p w14:paraId="33835D97" w14:textId="77777777" w:rsidR="00141FB6" w:rsidRPr="00141FB6" w:rsidRDefault="00141FB6" w:rsidP="00570BE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560" w:dyaOrig="400" w14:anchorId="194ED1FB">
                                  <v:shape id="_x0000_i1066" type="#_x0000_t75" style="width:77.85pt;height:20.1pt" o:ole="">
                                    <v:imagedata r:id="rId67" o:title=""/>
                                  </v:shape>
                                  <o:OLEObject Type="Embed" ProgID="Equation.DSMT4" ShapeID="_x0000_i1066" DrawAspect="Content" ObjectID="_1689705054" r:id="rId68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với mọi số thực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00" w14:anchorId="7FDA3F3B">
                                  <v:shape id="_x0000_i1068" type="#_x0000_t75" style="width:10.05pt;height:10.05pt" o:ole="">
                                    <v:imagedata r:id="rId69" o:title=""/>
                                  </v:shape>
                                  <o:OLEObject Type="Embed" ProgID="Equation.DSMT4" ShapeID="_x0000_i1068" DrawAspect="Content" ObjectID="_1689705055" r:id="rId70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51AA4890" w14:textId="77777777" w:rsidR="00141FB6" w:rsidRPr="00141FB6" w:rsidRDefault="00141FB6" w:rsidP="00570BE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2420" w:dyaOrig="400" w14:anchorId="72B8AB59">
                                  <v:shape id="_x0000_i1070" type="#_x0000_t75" style="width:120.55pt;height:20.1pt" o:ole="">
                                    <v:imagedata r:id="rId71" o:title=""/>
                                  </v:shape>
                                  <o:OLEObject Type="Embed" ProgID="Equation.DSMT4" ShapeID="_x0000_i1070" DrawAspect="Content" ObjectID="_1689705056" r:id="rId72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 Với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60" w:dyaOrig="260" w14:anchorId="31926B58">
                                  <v:shape id="_x0000_i1072" type="#_x0000_t75" style="width:32.65pt;height:12.55pt" o:ole="">
                                    <v:imagedata r:id="rId73" o:title=""/>
                                  </v:shape>
                                  <o:OLEObject Type="Embed" ProgID="Equation.DSMT4" ShapeID="_x0000_i1072" DrawAspect="Content" ObjectID="_1689705057" r:id="rId74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0CAEACEF" w14:textId="77777777" w:rsidR="00141FB6" w:rsidRPr="00141FB6" w:rsidRDefault="00141FB6" w:rsidP="00570BE1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2040" w:dyaOrig="800" w14:anchorId="592CEC1A">
                                  <v:shape id="_x0000_i1074" type="#_x0000_t75" style="width:102.15pt;height:40.2pt" o:ole="">
                                    <v:imagedata r:id="rId75" o:title=""/>
                                  </v:shape>
                                  <o:OLEObject Type="Embed" ProgID="Equation.DSMT4" ShapeID="_x0000_i1074" DrawAspect="Content" ObjectID="_1689705058" r:id="rId76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( Với </w: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60" w:dyaOrig="260" w14:anchorId="2B6A992F">
                                  <v:shape id="_x0000_i1076" type="#_x0000_t75" style="width:32.65pt;height:12.55pt" o:ole="">
                                    <v:imagedata r:id="rId77" o:title=""/>
                                  </v:shape>
                                  <o:OLEObject Type="Embed" ProgID="Equation.DSMT4" ShapeID="_x0000_i1076" DrawAspect="Content" ObjectID="_1689705059" r:id="rId78"/>
                                </w:object>
                              </w:r>
                              <w:r w:rsidRPr="00141FB6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04418960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13FDF8C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A6FD61F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F76626A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BAA5FB6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26B5D7" w14:textId="77777777" w:rsidR="000F53E0" w:rsidRPr="00141FB6" w:rsidRDefault="000F53E0" w:rsidP="000F53E0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141FB6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0" name="Group 10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2" name="Rectangle: Folded Corner 12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3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7949CB0" w14:textId="46A558F1" w:rsidR="000F53E0" w:rsidRDefault="000F53E0" w:rsidP="000F53E0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FC9A3E" id="_x0000_s1080" style="width:520.9pt;height:142.7pt;mso-position-horizontal-relative:char;mso-position-vertical-relative:line" coordorigin="-123,-46" coordsize="65134,8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">
                <v:shape id="Rectangle: Diagonal Corners Rounded 9" o:spid="_x0000_s1081" style="position:absolute;width:65011;height:8503;visibility:visible;mso-wrap-style:square;v-text-anchor:middle" coordsize="6501130,8504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" adj="-11796480,,5400" path="m8054,l6478610,v12437,,22520,10083,22520,22520l6501130,842383v,4448,-3606,8054,-8054,8054l22520,850437c10083,850437,,840354,,827917l,8054c,3606,3606,,8054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054,0;6478610,0;6501130,22520;6501130,842383;6493076,850437;22520,850437;0,827917;0,8054;8054,0" o:connectangles="0,0,0,0,0,0,0,0,0" textboxrect="0,0,6501130,850437"/>
                  <v:textbox>
                    <w:txbxContent>
                      <w:p w14:paraId="11FD61E3" w14:textId="77777777" w:rsidR="000F53E0" w:rsidRPr="00141FB6" w:rsidRDefault="000F53E0" w:rsidP="000F53E0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0A0FB03" w14:textId="77777777" w:rsidR="000F53E0" w:rsidRPr="00141FB6" w:rsidRDefault="000F53E0" w:rsidP="000F53E0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815C864" w14:textId="77777777" w:rsidR="00141FB6" w:rsidRPr="00141FB6" w:rsidRDefault="000F53E0" w:rsidP="00141FB6">
                        <w:p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="00141FB6" w:rsidRPr="00141FB6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Bất đẳng thức chứa trị tuyệt đối</w:t>
                        </w:r>
                      </w:p>
                      <w:p w14:paraId="33835D97" w14:textId="77777777" w:rsidR="00141FB6" w:rsidRPr="00141FB6" w:rsidRDefault="00141FB6" w:rsidP="00570BE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141FB6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560" w:dyaOrig="400" w14:anchorId="194ED1FB">
                            <v:shape id="_x0000_i1066" type="#_x0000_t75" style="width:77.85pt;height:20.1pt" o:ole="">
                              <v:imagedata r:id="rId67" o:title=""/>
                            </v:shape>
                            <o:OLEObject Type="Embed" ProgID="Equation.DSMT4" ShapeID="_x0000_i1066" DrawAspect="Content" ObjectID="_1689705054" r:id="rId79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với mọi số thực </w:t>
                        </w:r>
                        <w:r w:rsidRPr="00141FB6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00" w:dyaOrig="200" w14:anchorId="7FDA3F3B">
                            <v:shape id="_x0000_i1068" type="#_x0000_t75" style="width:10.05pt;height:10.05pt" o:ole="">
                              <v:imagedata r:id="rId69" o:title=""/>
                            </v:shape>
                            <o:OLEObject Type="Embed" ProgID="Equation.DSMT4" ShapeID="_x0000_i1068" DrawAspect="Content" ObjectID="_1689705055" r:id="rId80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51AA4890" w14:textId="77777777" w:rsidR="00141FB6" w:rsidRPr="00141FB6" w:rsidRDefault="00141FB6" w:rsidP="00570BE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</w:t>
                        </w:r>
                        <w:r w:rsidRPr="00141FB6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2420" w:dyaOrig="400" w14:anchorId="72B8AB59">
                            <v:shape id="_x0000_i1070" type="#_x0000_t75" style="width:120.55pt;height:20.1pt" o:ole="">
                              <v:imagedata r:id="rId71" o:title=""/>
                            </v:shape>
                            <o:OLEObject Type="Embed" ProgID="Equation.DSMT4" ShapeID="_x0000_i1070" DrawAspect="Content" ObjectID="_1689705056" r:id="rId81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 Với </w:t>
                        </w:r>
                        <w:r w:rsidRPr="00141FB6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60" w:dyaOrig="260" w14:anchorId="31926B58">
                            <v:shape id="_x0000_i1072" type="#_x0000_t75" style="width:32.65pt;height:12.55pt" o:ole="">
                              <v:imagedata r:id="rId73" o:title=""/>
                            </v:shape>
                            <o:OLEObject Type="Embed" ProgID="Equation.DSMT4" ShapeID="_x0000_i1072" DrawAspect="Content" ObjectID="_1689705057" r:id="rId82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)</w:t>
                        </w:r>
                      </w:p>
                      <w:p w14:paraId="0CAEACEF" w14:textId="77777777" w:rsidR="00141FB6" w:rsidRPr="00141FB6" w:rsidRDefault="00141FB6" w:rsidP="00570BE1">
                        <w:pPr>
                          <w:pStyle w:val="ListParagraph"/>
                          <w:numPr>
                            <w:ilvl w:val="0"/>
                            <w:numId w:val="6"/>
                          </w:numPr>
                          <w:spacing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</w:t>
                        </w:r>
                        <w:r w:rsidRPr="00141FB6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2040" w:dyaOrig="800" w14:anchorId="592CEC1A">
                            <v:shape id="_x0000_i1074" type="#_x0000_t75" style="width:102.15pt;height:40.2pt" o:ole="">
                              <v:imagedata r:id="rId75" o:title=""/>
                            </v:shape>
                            <o:OLEObject Type="Embed" ProgID="Equation.DSMT4" ShapeID="_x0000_i1074" DrawAspect="Content" ObjectID="_1689705058" r:id="rId83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( Với </w:t>
                        </w:r>
                        <w:r w:rsidRPr="00141FB6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60" w:dyaOrig="260" w14:anchorId="2B6A992F">
                            <v:shape id="_x0000_i1076" type="#_x0000_t75" style="width:32.65pt;height:12.55pt" o:ole="">
                              <v:imagedata r:id="rId77" o:title=""/>
                            </v:shape>
                            <o:OLEObject Type="Embed" ProgID="Equation.DSMT4" ShapeID="_x0000_i1076" DrawAspect="Content" ObjectID="_1689705059" r:id="rId84"/>
                          </w:object>
                        </w:r>
                        <w:r w:rsidRPr="00141FB6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)</w:t>
                        </w:r>
                      </w:p>
                      <w:p w14:paraId="04418960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13FDF8C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A6FD61F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F76626A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BAA5FB6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26B5D7" w14:textId="77777777" w:rsidR="000F53E0" w:rsidRPr="00141FB6" w:rsidRDefault="000F53E0" w:rsidP="000F53E0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141FB6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0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<v:shape id="Rectangle: Folded Corner 12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  <v:textbox>
                      <w:txbxContent>
                        <w:p w14:paraId="27949CB0" w14:textId="46A558F1" w:rsidR="000F53E0" w:rsidRDefault="000F53E0" w:rsidP="000F53E0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5921F24F" w:rsidR="00993994" w:rsidRPr="00321E2D" w:rsidRDefault="004C17DC" w:rsidP="00321E2D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17E549B" wp14:editId="6680748E">
                <wp:extent cx="6615197" cy="3785713"/>
                <wp:effectExtent l="0" t="0" r="14605" b="24765"/>
                <wp:docPr id="1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785713"/>
                          <a:chOff x="-12333" y="-4628"/>
                          <a:chExt cx="6513454" cy="1786037"/>
                        </a:xfrm>
                      </wpg:grpSpPr>
                      <wps:wsp>
                        <wps:cNvPr id="15" name="Rectangle: Diagonal Corners Rounded 15"/>
                        <wps:cNvSpPr/>
                        <wps:spPr>
                          <a:xfrm>
                            <a:off x="-9" y="17653"/>
                            <a:ext cx="6501130" cy="176375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E19C68" w14:textId="77777777" w:rsidR="004C17DC" w:rsidRPr="004C17DC" w:rsidRDefault="004C17DC" w:rsidP="004C17DC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23A1D45" w14:textId="77777777" w:rsidR="004C17DC" w:rsidRPr="004C17DC" w:rsidRDefault="004C17DC" w:rsidP="004C17DC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A81B197" w14:textId="77777777" w:rsidR="004C17DC" w:rsidRPr="004C17DC" w:rsidRDefault="004C17DC" w:rsidP="004C17DC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4C17D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  <w:r w:rsidRPr="004C17D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Bất đẳng thức CôSi</w:t>
                              </w:r>
                            </w:p>
                            <w:p w14:paraId="6C86B94E" w14:textId="3C055FA2" w:rsidR="004C17DC" w:rsidRPr="004C17DC" w:rsidRDefault="00FB19F9" w:rsidP="004C17DC">
                              <w:pPr>
                                <w:tabs>
                                  <w:tab w:val="left" w:pos="3099"/>
                                </w:tabs>
                                <w:spacing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MS Mincho" w:eastAsia="MS Mincho" w:hAnsi="MS Mincho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MS Mincho" w:eastAsia="MS Mincho" w:hAnsi="MS Mincho" w:cs="MS Mincho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 w:rsidR="004C17DC" w:rsidRPr="004C17DC">
                                <w:rPr>
                                  <w:rFonts w:ascii="MS Mincho" w:eastAsia="MS Mincho" w:hAnsi="MS Mincho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ⓐ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. Đối với hai số không âm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077FE22C" w14:textId="7D0F5666" w:rsidR="004C17DC" w:rsidRPr="00FB19F9" w:rsidRDefault="004C17DC" w:rsidP="00570BE1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spacing w:line="240" w:lineRule="auto"/>
                                <w:ind w:left="135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4C17DC">
                                <w:rPr>
                                  <w:position w:val="-18"/>
                                </w:rPr>
                                <w:object w:dxaOrig="1340" w:dyaOrig="400" w14:anchorId="0D586CD8">
                                  <v:shape id="_x0000_i1078" type="#_x0000_t75" style="width:67pt;height:20.1pt" o:ole="">
                                    <v:imagedata r:id="rId85" o:title=""/>
                                  </v:shape>
                                  <o:OLEObject Type="Embed" ProgID="Equation.DSMT4" ShapeID="_x0000_i1078" DrawAspect="Content" ObjectID="_1689705060" r:id="rId86"/>
                                </w:object>
                              </w: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ta có  </w:t>
                              </w:r>
                              <w:r w:rsidRPr="004C17DC">
                                <w:rPr>
                                  <w:position w:val="-24"/>
                                </w:rPr>
                                <w:object w:dxaOrig="1380" w:dyaOrig="660" w14:anchorId="14545B82">
                                  <v:shape id="_x0000_i1080" type="#_x0000_t75" style="width:69.5pt;height:32.65pt" o:ole="">
                                    <v:imagedata r:id="rId87" o:title=""/>
                                  </v:shape>
                                  <o:OLEObject Type="Embed" ProgID="Equation.DSMT4" ShapeID="_x0000_i1080" DrawAspect="Content" ObjectID="_1689705061" r:id="rId88"/>
                                </w:object>
                              </w: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 </w:t>
                              </w:r>
                            </w:p>
                            <w:p w14:paraId="501456C6" w14:textId="7E2E66A3" w:rsidR="004C17DC" w:rsidRPr="004C17DC" w:rsidRDefault="00FB19F9" w:rsidP="004C17DC">
                              <w:pPr>
                                <w:spacing w:line="240" w:lineRule="auto"/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DC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Dấu '='  xảy ra khi và chỉ khi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639" w:dyaOrig="260" w14:anchorId="0347572F">
                                  <v:shape id="_x0000_i1082" type="#_x0000_t75" style="width:31.8pt;height:12.55pt" o:ole="">
                                    <v:imagedata r:id="rId89" o:title=""/>
                                  </v:shape>
                                  <o:OLEObject Type="Embed" ProgID="Equation.DSMT4" ShapeID="_x0000_i1082" DrawAspect="Content" ObjectID="_1689705062" r:id="rId90"/>
                                </w:objec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751CAE3" w14:textId="7301CE02" w:rsidR="004C17DC" w:rsidRPr="004C17DC" w:rsidRDefault="006D17B4" w:rsidP="006D17B4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F1698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Hệ quả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 :</w:t>
                              </w:r>
                            </w:p>
                            <w:p w14:paraId="57E141F3" w14:textId="77777777" w:rsidR="004C17DC" w:rsidRPr="004C17DC" w:rsidRDefault="004C17DC" w:rsidP="00570BE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35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Hai số dương có tổng không đổi thì tích lớn nhất khi hai số đó bằng nhau</w:t>
                              </w:r>
                            </w:p>
                            <w:p w14:paraId="77ABFF29" w14:textId="77777777" w:rsidR="004C17DC" w:rsidRPr="004C17DC" w:rsidRDefault="004C17DC" w:rsidP="00570BE1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40" w:lineRule="auto"/>
                                <w:ind w:left="135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Hai số dương có tích không đổi thì tổng nhỏ nhất khi hai số đó bằng nhau</w:t>
                              </w:r>
                            </w:p>
                            <w:p w14:paraId="1C68B9B7" w14:textId="77777777" w:rsidR="004C17DC" w:rsidRPr="004C17DC" w:rsidRDefault="004C17DC" w:rsidP="00FB19F9">
                              <w:pPr>
                                <w:spacing w:line="240" w:lineRule="auto"/>
                                <w:ind w:firstLine="540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MS Mincho" w:eastAsia="MS Mincho" w:hAnsi="MS Mincho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ⓑ</w:t>
                              </w:r>
                              <w:r w:rsidRPr="004C17D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. Đối với ba số không âm</w:t>
                              </w:r>
                            </w:p>
                            <w:p w14:paraId="78A951A8" w14:textId="0A7AFD89" w:rsidR="004C17DC" w:rsidRPr="00FB19F9" w:rsidRDefault="004C17DC" w:rsidP="00570BE1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spacing w:line="240" w:lineRule="auto"/>
                                <w:ind w:left="135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4C17DC">
                                <w:rPr>
                                  <w:position w:val="-18"/>
                                </w:rPr>
                                <w:object w:dxaOrig="2040" w:dyaOrig="400" w14:anchorId="62E84817">
                                  <v:shape id="_x0000_i1084" type="#_x0000_t75" style="width:102.15pt;height:20.1pt" o:ole="">
                                    <v:imagedata r:id="rId91" o:title=""/>
                                  </v:shape>
                                  <o:OLEObject Type="Embed" ProgID="Equation.DSMT4" ShapeID="_x0000_i1084" DrawAspect="Content" ObjectID="_1689705063" r:id="rId92"/>
                                </w:object>
                              </w: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ta có </w:t>
                              </w:r>
                              <w:r w:rsidRPr="004C17DC">
                                <w:rPr>
                                  <w:position w:val="-24"/>
                                </w:rPr>
                                <w:object w:dxaOrig="1900" w:dyaOrig="660" w14:anchorId="04228609">
                                  <v:shape id="_x0000_i1086" type="#_x0000_t75" style="width:95.45pt;height:32.65pt" o:ole="">
                                    <v:imagedata r:id="rId93" o:title=""/>
                                  </v:shape>
                                  <o:OLEObject Type="Embed" ProgID="Equation.DSMT4" ShapeID="_x0000_i1086" DrawAspect="Content" ObjectID="_1689705064" r:id="rId94"/>
                                </w:object>
                              </w:r>
                              <w:r w:rsidRPr="00FB19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12AE925F" w14:textId="75267807" w:rsidR="004C17DC" w:rsidRPr="004C17DC" w:rsidRDefault="00FB19F9" w:rsidP="004C17DC">
                              <w:pPr>
                                <w:spacing w:line="240" w:lineRule="auto"/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 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DC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  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Dấu '=' xảy ra khi và chỉ khi </w: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1100" w:dyaOrig="260" w14:anchorId="3B7CAC0F">
                                  <v:shape id="_x0000_i1088" type="#_x0000_t75" style="width:55.25pt;height:12.55pt" o:ole="">
                                    <v:imagedata r:id="rId95" o:title=""/>
                                  </v:shape>
                                  <o:OLEObject Type="Embed" ProgID="Equation.DSMT4" ShapeID="_x0000_i1088" DrawAspect="Content" ObjectID="_1689705065" r:id="rId96"/>
                                </w:object>
                              </w:r>
                              <w:r w:rsidR="004C17DC" w:rsidRPr="004C17DC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</w:p>
                            <w:p w14:paraId="4E31EF32" w14:textId="77777777" w:rsidR="004C17DC" w:rsidRPr="004C17DC" w:rsidRDefault="004C17DC" w:rsidP="004C17DC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CB24334" w14:textId="77777777" w:rsidR="004C17DC" w:rsidRPr="004C17DC" w:rsidRDefault="004C17DC" w:rsidP="004C17DC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DC90D44" w14:textId="77777777" w:rsidR="004C17DC" w:rsidRPr="004C17DC" w:rsidRDefault="004C17DC" w:rsidP="004C17DC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50EA86A" w14:textId="77777777" w:rsidR="004C17DC" w:rsidRPr="004C17DC" w:rsidRDefault="004C17DC" w:rsidP="004C17DC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5FEBFC" w14:textId="77777777" w:rsidR="004C17DC" w:rsidRPr="004C17DC" w:rsidRDefault="004C17DC" w:rsidP="004C17DC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C17D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6" name="Group 16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124573024" name="Rectangle: Folded Corner 212457302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02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0ECF797" w14:textId="77777777" w:rsidR="004C17DC" w:rsidRDefault="004C17DC" w:rsidP="004C17DC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➍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17E549B" id="_x0000_s1085" style="width:520.9pt;height:298.1pt;mso-position-horizontal-relative:char;mso-position-vertical-relative:line" coordorigin="-123,-46" coordsize="65134,17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">
                <v:shape id="Rectangle: Diagonal Corners Rounded 15" o:spid="_x0000_s1086" style="position:absolute;top:176;width:65011;height:17638;visibility:visible;mso-wrap-style:square;v-text-anchor:middle" coordsize="6501130,17637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" adj="-11796480,,5400" path="m16703,l6454426,v25794,,46704,20910,46704,46704l6501130,1747053v,9225,-7478,16703,-16703,16703l46704,1763756c20910,1763756,,1742846,,1717052l,16703c,7478,7478,,1670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6703,0;6454426,0;6501130,46704;6501130,1747053;6484427,1763756;46704,1763756;0,1717052;0,16703;16703,0" o:connectangles="0,0,0,0,0,0,0,0,0" textboxrect="0,0,6501130,1763756"/>
                  <v:textbox>
                    <w:txbxContent>
                      <w:p w14:paraId="38E19C68" w14:textId="77777777" w:rsidR="004C17DC" w:rsidRPr="004C17DC" w:rsidRDefault="004C17DC" w:rsidP="004C17DC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23A1D45" w14:textId="77777777" w:rsidR="004C17DC" w:rsidRPr="004C17DC" w:rsidRDefault="004C17DC" w:rsidP="004C17DC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A81B197" w14:textId="77777777" w:rsidR="004C17DC" w:rsidRPr="004C17DC" w:rsidRDefault="004C17DC" w:rsidP="004C17DC">
                        <w:pPr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4C17D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  <w:r w:rsidRPr="004C17DC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Bất đẳng thức CôSi</w:t>
                        </w:r>
                      </w:p>
                      <w:p w14:paraId="6C86B94E" w14:textId="3C055FA2" w:rsidR="004C17DC" w:rsidRPr="004C17DC" w:rsidRDefault="00FB19F9" w:rsidP="004C17DC">
                        <w:pPr>
                          <w:tabs>
                            <w:tab w:val="left" w:pos="3099"/>
                          </w:tabs>
                          <w:spacing w:line="240" w:lineRule="auto"/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MS Mincho" w:eastAsia="MS Mincho" w:hAnsi="MS Mincho" w:cs="MS Mincho" w:hint="eastAsia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MS Mincho" w:eastAsia="MS Mincho" w:hAnsi="MS Mincho" w:cs="MS Mincho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 xml:space="preserve">   </w:t>
                        </w:r>
                        <w:r w:rsidR="004C17DC" w:rsidRPr="004C17DC">
                          <w:rPr>
                            <w:rFonts w:ascii="MS Mincho" w:eastAsia="MS Mincho" w:hAnsi="MS Mincho" w:cs="MS Mincho" w:hint="eastAsia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>ⓐ</w:t>
                        </w:r>
                        <w:r w:rsidR="004C17DC" w:rsidRPr="004C17D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. Đối với hai số không âm</w:t>
                        </w:r>
                        <w:r w:rsidR="004C17DC" w:rsidRPr="004C17D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ab/>
                        </w:r>
                      </w:p>
                      <w:p w14:paraId="077FE22C" w14:textId="7D0F5666" w:rsidR="004C17DC" w:rsidRPr="00FB19F9" w:rsidRDefault="004C17DC" w:rsidP="00570BE1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spacing w:line="240" w:lineRule="auto"/>
                          <w:ind w:left="135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</w:t>
                        </w:r>
                        <w:r w:rsidRPr="004C17DC">
                          <w:rPr>
                            <w:position w:val="-18"/>
                          </w:rPr>
                          <w:object w:dxaOrig="1340" w:dyaOrig="400" w14:anchorId="0D586CD8">
                            <v:shape id="_x0000_i1078" type="#_x0000_t75" style="width:67pt;height:20.1pt" o:ole="">
                              <v:imagedata r:id="rId85" o:title=""/>
                            </v:shape>
                            <o:OLEObject Type="Embed" ProgID="Equation.DSMT4" ShapeID="_x0000_i1078" DrawAspect="Content" ObjectID="_1689705060" r:id="rId97"/>
                          </w:object>
                        </w: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ta có  </w:t>
                        </w:r>
                        <w:r w:rsidRPr="004C17DC">
                          <w:rPr>
                            <w:position w:val="-24"/>
                          </w:rPr>
                          <w:object w:dxaOrig="1380" w:dyaOrig="660" w14:anchorId="14545B82">
                            <v:shape id="_x0000_i1080" type="#_x0000_t75" style="width:69.5pt;height:32.65pt" o:ole="">
                              <v:imagedata r:id="rId87" o:title=""/>
                            </v:shape>
                            <o:OLEObject Type="Embed" ProgID="Equation.DSMT4" ShapeID="_x0000_i1080" DrawAspect="Content" ObjectID="_1689705061" r:id="rId98"/>
                          </w:object>
                        </w: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 </w:t>
                        </w:r>
                      </w:p>
                      <w:p w14:paraId="501456C6" w14:textId="7E2E66A3" w:rsidR="004C17DC" w:rsidRPr="004C17DC" w:rsidRDefault="00FB19F9" w:rsidP="004C17DC">
                        <w:pPr>
                          <w:spacing w:line="240" w:lineRule="auto"/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 </w:t>
                        </w:r>
                        <w:r w:rsidR="004C17DC" w:rsidRPr="004C17DC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DC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   </w:t>
                        </w:r>
                        <w:r w:rsidR="004C17DC"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Dấu '='  xảy ra khi và chỉ khi </w:t>
                        </w:r>
                        <w:r w:rsidR="004C17DC" w:rsidRPr="004C17DC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639" w:dyaOrig="260" w14:anchorId="0347572F">
                            <v:shape id="_x0000_i1082" type="#_x0000_t75" style="width:31.8pt;height:12.55pt" o:ole="">
                              <v:imagedata r:id="rId89" o:title=""/>
                            </v:shape>
                            <o:OLEObject Type="Embed" ProgID="Equation.DSMT4" ShapeID="_x0000_i1082" DrawAspect="Content" ObjectID="_1689705062" r:id="rId99"/>
                          </w:object>
                        </w:r>
                        <w:r w:rsidR="004C17DC"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3751CAE3" w14:textId="7301CE02" w:rsidR="004C17DC" w:rsidRPr="004C17DC" w:rsidRDefault="006D17B4" w:rsidP="006D17B4">
                        <w:pPr>
                          <w:spacing w:line="240" w:lineRule="auto"/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F16982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="004C17DC" w:rsidRPr="004C17D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Hệ quả</w:t>
                        </w:r>
                        <w:r w:rsidR="004C17DC" w:rsidRPr="004C17DC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> :</w:t>
                        </w:r>
                      </w:p>
                      <w:p w14:paraId="57E141F3" w14:textId="77777777" w:rsidR="004C17DC" w:rsidRPr="004C17DC" w:rsidRDefault="004C17DC" w:rsidP="00570BE1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35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Hai số dương có tổng không đổi thì tích lớn nhất khi hai số đó bằng nhau</w:t>
                        </w:r>
                      </w:p>
                      <w:p w14:paraId="77ABFF29" w14:textId="77777777" w:rsidR="004C17DC" w:rsidRPr="004C17DC" w:rsidRDefault="004C17DC" w:rsidP="00570BE1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40" w:lineRule="auto"/>
                          <w:ind w:left="135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Hai số dương có tích không đổi thì tổng nhỏ nhất khi hai số đó bằng nhau</w:t>
                        </w:r>
                      </w:p>
                      <w:p w14:paraId="1C68B9B7" w14:textId="77777777" w:rsidR="004C17DC" w:rsidRPr="004C17DC" w:rsidRDefault="004C17DC" w:rsidP="00FB19F9">
                        <w:pPr>
                          <w:spacing w:line="240" w:lineRule="auto"/>
                          <w:ind w:firstLine="540"/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MS Mincho" w:eastAsia="MS Mincho" w:hAnsi="MS Mincho" w:cs="MS Mincho" w:hint="eastAsia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>ⓑ</w:t>
                        </w:r>
                        <w:r w:rsidRPr="004C17D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>. Đối với ba số không âm</w:t>
                        </w:r>
                      </w:p>
                      <w:p w14:paraId="78A951A8" w14:textId="0A7AFD89" w:rsidR="004C17DC" w:rsidRPr="00FB19F9" w:rsidRDefault="004C17DC" w:rsidP="00570BE1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spacing w:line="240" w:lineRule="auto"/>
                          <w:ind w:left="135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</w:t>
                        </w:r>
                        <w:r w:rsidRPr="004C17DC">
                          <w:rPr>
                            <w:position w:val="-18"/>
                          </w:rPr>
                          <w:object w:dxaOrig="2040" w:dyaOrig="400" w14:anchorId="62E84817">
                            <v:shape id="_x0000_i1084" type="#_x0000_t75" style="width:102.15pt;height:20.1pt" o:ole="">
                              <v:imagedata r:id="rId91" o:title=""/>
                            </v:shape>
                            <o:OLEObject Type="Embed" ProgID="Equation.DSMT4" ShapeID="_x0000_i1084" DrawAspect="Content" ObjectID="_1689705063" r:id="rId100"/>
                          </w:object>
                        </w: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, ta có </w:t>
                        </w:r>
                        <w:r w:rsidRPr="004C17DC">
                          <w:rPr>
                            <w:position w:val="-24"/>
                          </w:rPr>
                          <w:object w:dxaOrig="1900" w:dyaOrig="660" w14:anchorId="04228609">
                            <v:shape id="_x0000_i1086" type="#_x0000_t75" style="width:95.45pt;height:32.65pt" o:ole="">
                              <v:imagedata r:id="rId93" o:title=""/>
                            </v:shape>
                            <o:OLEObject Type="Embed" ProgID="Equation.DSMT4" ShapeID="_x0000_i1086" DrawAspect="Content" ObjectID="_1689705064" r:id="rId101"/>
                          </w:object>
                        </w:r>
                        <w:r w:rsidRPr="00FB19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12AE925F" w14:textId="75267807" w:rsidR="004C17DC" w:rsidRPr="004C17DC" w:rsidRDefault="00FB19F9" w:rsidP="004C17DC">
                        <w:pPr>
                          <w:spacing w:line="240" w:lineRule="auto"/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  </w:t>
                        </w:r>
                        <w:r w:rsidR="004C17DC" w:rsidRPr="004C17DC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DC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   </w:t>
                        </w:r>
                        <w:r w:rsidR="004C17DC"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Dấu '=' xảy ra khi và chỉ khi </w:t>
                        </w:r>
                        <w:r w:rsidR="004C17DC" w:rsidRPr="004C17DC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1100" w:dyaOrig="260" w14:anchorId="3B7CAC0F">
                            <v:shape id="_x0000_i1088" type="#_x0000_t75" style="width:55.25pt;height:12.55pt" o:ole="">
                              <v:imagedata r:id="rId95" o:title=""/>
                            </v:shape>
                            <o:OLEObject Type="Embed" ProgID="Equation.DSMT4" ShapeID="_x0000_i1088" DrawAspect="Content" ObjectID="_1689705065" r:id="rId102"/>
                          </w:object>
                        </w:r>
                        <w:r w:rsidR="004C17DC" w:rsidRPr="004C17DC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</w:t>
                        </w:r>
                      </w:p>
                      <w:p w14:paraId="4E31EF32" w14:textId="77777777" w:rsidR="004C17DC" w:rsidRPr="004C17DC" w:rsidRDefault="004C17DC" w:rsidP="004C17DC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CB24334" w14:textId="77777777" w:rsidR="004C17DC" w:rsidRPr="004C17DC" w:rsidRDefault="004C17DC" w:rsidP="004C17DC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DC90D44" w14:textId="77777777" w:rsidR="004C17DC" w:rsidRPr="004C17DC" w:rsidRDefault="004C17DC" w:rsidP="004C17DC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50EA86A" w14:textId="77777777" w:rsidR="004C17DC" w:rsidRPr="004C17DC" w:rsidRDefault="004C17DC" w:rsidP="004C17DC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5FEBFC" w14:textId="77777777" w:rsidR="004C17DC" w:rsidRPr="004C17DC" w:rsidRDefault="004C17DC" w:rsidP="004C17DC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4C17D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6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 id="Rectangle: Folded Corner 2124573024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" filled="f" stroked="f">
                    <v:textbox>
                      <w:txbxContent>
                        <w:p w14:paraId="50ECF797" w14:textId="77777777" w:rsidR="004C17DC" w:rsidRDefault="004C17DC" w:rsidP="004C17DC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➍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5436C3"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DE059B7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">
                <v:group id="Group 460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5433CA80">
                <wp:extent cx="6547104" cy="2019301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019301"/>
                          <a:chOff x="0" y="0"/>
                          <a:chExt cx="6547104" cy="1962093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290"/>
                            <a:ext cx="6547104" cy="170180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Pr="00B5509B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653A7A5" w14:textId="1E6195D6" w:rsidR="00E62F77" w:rsidRPr="00B5509B" w:rsidRDefault="00E62F77" w:rsidP="006D17B4">
                              <w:pPr>
                                <w:ind w:left="567" w:hanging="294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C542C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B550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B550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  <w:r w:rsidR="000372B8" w:rsidRPr="00B5509B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A3319D1" w14:textId="77777777" w:rsidR="00B5509B" w:rsidRPr="00B5509B" w:rsidRDefault="00B5509B" w:rsidP="00F52B2A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9"/>
                                </w:numPr>
                                <w:ind w:left="567" w:hanging="14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Để chứng minh bất đẳng thức(BĐT)</w:t>
                              </w:r>
                              <w:r w:rsidRPr="00B5509B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B5509B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8"/>
                                  <w:sz w:val="24"/>
                                  <w:szCs w:val="24"/>
                                  <w:lang w:val="fr-FR"/>
                                </w:rPr>
                                <w:object w:dxaOrig="760" w:dyaOrig="300" w14:anchorId="3A6A1EF9">
                                  <v:shape id="_x0000_i1090" type="#_x0000_t75" style="width:37.65pt;height:15.05pt" o:ole="">
                                    <v:imagedata r:id="rId103" o:title=""/>
                                  </v:shape>
                                  <o:OLEObject Type="Embed" ProgID="Equation.DSMT4" ShapeID="_x0000_i1090" DrawAspect="Content" ObjectID="_1689705066" r:id="rId104"/>
                                </w:object>
                              </w:r>
                              <w:r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ta có thể sử dụng các cách sau:</w:t>
                              </w:r>
                            </w:p>
                            <w:p w14:paraId="15726D0D" w14:textId="10D53FBB" w:rsidR="00B5509B" w:rsidRPr="00B5509B" w:rsidRDefault="004E05C8" w:rsidP="00F52B2A">
                              <w:pPr>
                                <w:spacing w:after="0" w:line="240" w:lineRule="auto"/>
                                <w:ind w:left="567" w:hanging="14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4E05C8"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</w:rPr>
                                <w:sym w:font="Wingdings 3" w:char="F0BA"/>
                              </w:r>
                              <w:r w:rsidR="00B5509B"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Ta đi chứng minh </w:t>
                              </w:r>
                              <w:r w:rsidR="00B5509B" w:rsidRPr="00B5509B">
                                <w:rPr>
                                  <w:rFonts w:ascii="Chu Van An" w:hAnsi="Chu Van An" w:cs="Chu Van An"/>
                                  <w:position w:val="-8"/>
                                  <w:sz w:val="24"/>
                                  <w:szCs w:val="24"/>
                                </w:rPr>
                                <w:object w:dxaOrig="1160" w:dyaOrig="300" w14:anchorId="14330476">
                                  <v:shape id="_x0000_i1995" type="#_x0000_t75" style="width:57.75pt;height:15.05pt" o:ole="">
                                    <v:imagedata r:id="rId105" o:title=""/>
                                  </v:shape>
                                  <o:OLEObject Type="Embed" ProgID="Equation.DSMT4" ShapeID="_x0000_i1995" DrawAspect="Content" ObjectID="_1689705067" r:id="rId106"/>
                                </w:object>
                              </w:r>
                              <w:r w:rsidR="00B5509B"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FR"/>
                                </w:rPr>
                                <w:t>.</w:t>
                              </w:r>
                              <w:r w:rsidR="00B5509B"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61CE4497" w14:textId="77777777" w:rsidR="00B5509B" w:rsidRPr="00B5509B" w:rsidRDefault="00B5509B" w:rsidP="00F52B2A">
                              <w:pPr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clear" w:pos="720"/>
                                  <w:tab w:val="num" w:pos="2160"/>
                                </w:tabs>
                                <w:spacing w:after="0" w:line="240" w:lineRule="auto"/>
                                <w:ind w:left="567" w:hanging="14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Để chứng minh nó ta thường sử dụng các hằng đẳng thức để phân tích </w:t>
                              </w:r>
                              <w:r w:rsidRPr="00B5509B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700" w:dyaOrig="260" w14:anchorId="043ED9B8">
                                  <v:shape id="_x0000_i1996" type="#_x0000_t75" style="width:35.15pt;height:12.55pt" o:ole="">
                                    <v:imagedata r:id="rId107" o:title=""/>
                                  </v:shape>
                                  <o:OLEObject Type="Embed" ProgID="Equation.DSMT4" ShapeID="_x0000_i1996" DrawAspect="Content" ObjectID="_1689705068" r:id="rId108"/>
                                </w:object>
                              </w:r>
                              <w:r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thành tổng hoặc tích của những biểu thức không âm. </w:t>
                              </w:r>
                            </w:p>
                            <w:p w14:paraId="412A4FE3" w14:textId="77777777" w:rsidR="00B5509B" w:rsidRPr="00B5509B" w:rsidRDefault="00B5509B" w:rsidP="00F52B2A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clear" w:pos="720"/>
                                  <w:tab w:val="clear" w:pos="4680"/>
                                  <w:tab w:val="clear" w:pos="9360"/>
                                  <w:tab w:val="num" w:pos="2160"/>
                                </w:tabs>
                                <w:ind w:left="567" w:hanging="14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B5509B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Xuất phát từ BĐT đúng, biến đổi tương đương về BĐT cần chứng minh.</w:t>
                              </w:r>
                            </w:p>
                            <w:p w14:paraId="20BDFECC" w14:textId="77777777" w:rsidR="00E25E92" w:rsidRPr="00B5509B" w:rsidRDefault="00E25E92" w:rsidP="00BD1060">
                              <w:pPr>
                                <w:ind w:left="1440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EFEFF82" w14:textId="15C6335F" w:rsidR="00E62F77" w:rsidRPr="00B5509B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5193084" cy="571533"/>
                            <a:chOff x="150812" y="0"/>
                            <a:chExt cx="5193393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5193393" cy="485775"/>
                              <a:chOff x="150812" y="0"/>
                              <a:chExt cx="5193393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9" y="0"/>
                                <a:ext cx="5160106" cy="485775"/>
                                <a:chOff x="184099" y="0"/>
                                <a:chExt cx="5160106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9" y="38090"/>
                                  <a:ext cx="5160106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3735141" cy="485775"/>
                                  <a:chOff x="1502180" y="0"/>
                                  <a:chExt cx="373514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3020"/>
                                    <a:ext cx="3625607" cy="390937"/>
                                    <a:chOff x="1611714" y="83020"/>
                                    <a:chExt cx="3625607" cy="390937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0917" y="83020"/>
                                      <a:ext cx="3476404" cy="26403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AC3CEAC" w14:textId="77777777" w:rsidR="00B5509B" w:rsidRPr="00B5509B" w:rsidRDefault="00B5509B" w:rsidP="00B5509B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5509B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Sử dụng định nghĩa và tính chất cơ bản </w:t>
                                        </w:r>
                                      </w:p>
                                      <w:p w14:paraId="4CDFFA22" w14:textId="7AD50F95" w:rsidR="00E62F77" w:rsidRPr="00603737" w:rsidRDefault="00E62F7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59pt;mso-position-horizontal-relative:char;mso-position-vertical-relative:line" coordsize="65471,19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">
                <v:shape id="Rectangle: Diagonal Corners Rounded 1" o:spid="_x0000_s1110" style="position:absolute;top:2602;width:65471;height:1701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22359;6547104,1685687;6532329,1701803;112179,1701803;0,1579444;0,16116;14775,0" o:connectangles="0,0,0,0,0,0,0,0,0" textboxrect="0,0,6435090,1533525"/>
                  <v:textbox>
                    <w:txbxContent>
                      <w:p w14:paraId="6EFBB58C" w14:textId="77777777" w:rsidR="00E62F77" w:rsidRPr="00B5509B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653A7A5" w14:textId="1E6195D6" w:rsidR="00E62F77" w:rsidRPr="00B5509B" w:rsidRDefault="00E62F77" w:rsidP="006D17B4">
                        <w:pPr>
                          <w:ind w:left="567" w:hanging="294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C542C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B5509B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B550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  <w:r w:rsidR="000372B8" w:rsidRPr="00B5509B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7A3319D1" w14:textId="77777777" w:rsidR="00B5509B" w:rsidRPr="00B5509B" w:rsidRDefault="00B5509B" w:rsidP="00F52B2A">
                        <w:pPr>
                          <w:pStyle w:val="Footer"/>
                          <w:widowControl w:val="0"/>
                          <w:numPr>
                            <w:ilvl w:val="0"/>
                            <w:numId w:val="9"/>
                          </w:numPr>
                          <w:ind w:left="567" w:hanging="14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Để chứng minh bất đẳng thức(BĐT)</w:t>
                        </w:r>
                        <w:r w:rsidRPr="00B5509B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  <w:lang w:val="fr-FR"/>
                          </w:rPr>
                          <w:t xml:space="preserve"> </w:t>
                        </w:r>
                        <w:r w:rsidRPr="00B5509B">
                          <w:rPr>
                            <w:rFonts w:ascii="Chu Van An" w:hAnsi="Chu Van An" w:cs="Chu Van An"/>
                            <w:b/>
                            <w:i/>
                            <w:position w:val="-8"/>
                            <w:sz w:val="24"/>
                            <w:szCs w:val="24"/>
                            <w:lang w:val="fr-FR"/>
                          </w:rPr>
                          <w:object w:dxaOrig="760" w:dyaOrig="300" w14:anchorId="3A6A1EF9">
                            <v:shape id="_x0000_i1090" type="#_x0000_t75" style="width:37.65pt;height:15.05pt" o:ole="">
                              <v:imagedata r:id="rId103" o:title=""/>
                            </v:shape>
                            <o:OLEObject Type="Embed" ProgID="Equation.DSMT4" ShapeID="_x0000_i1090" DrawAspect="Content" ObjectID="_1689705066" r:id="rId109"/>
                          </w:object>
                        </w:r>
                        <w:r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ta có thể sử dụng các cách sau:</w:t>
                        </w:r>
                      </w:p>
                      <w:p w14:paraId="15726D0D" w14:textId="10D53FBB" w:rsidR="00B5509B" w:rsidRPr="00B5509B" w:rsidRDefault="004E05C8" w:rsidP="00F52B2A">
                        <w:pPr>
                          <w:spacing w:after="0" w:line="240" w:lineRule="auto"/>
                          <w:ind w:left="567" w:hanging="14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4E05C8">
                          <w:rPr>
                            <w:rFonts w:ascii="Chu Van An" w:hAnsi="Chu Van An" w:cs="Chu Van An"/>
                            <w:color w:val="FF0000"/>
                            <w:sz w:val="24"/>
                            <w:szCs w:val="24"/>
                          </w:rPr>
                          <w:sym w:font="Wingdings 3" w:char="F0BA"/>
                        </w:r>
                        <w:r w:rsidR="00B5509B"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Ta đi chứng minh </w:t>
                        </w:r>
                        <w:r w:rsidR="00B5509B" w:rsidRPr="00B5509B">
                          <w:rPr>
                            <w:rFonts w:ascii="Chu Van An" w:hAnsi="Chu Van An" w:cs="Chu Van An"/>
                            <w:position w:val="-8"/>
                            <w:sz w:val="24"/>
                            <w:szCs w:val="24"/>
                          </w:rPr>
                          <w:object w:dxaOrig="1160" w:dyaOrig="300" w14:anchorId="14330476">
                            <v:shape id="_x0000_i1995" type="#_x0000_t75" style="width:57.75pt;height:15.05pt" o:ole="">
                              <v:imagedata r:id="rId105" o:title=""/>
                            </v:shape>
                            <o:OLEObject Type="Embed" ProgID="Equation.DSMT4" ShapeID="_x0000_i1995" DrawAspect="Content" ObjectID="_1689705067" r:id="rId110"/>
                          </w:object>
                        </w:r>
                        <w:r w:rsidR="00B5509B" w:rsidRPr="00B5509B">
                          <w:rPr>
                            <w:rFonts w:ascii="Chu Van An" w:hAnsi="Chu Van An" w:cs="Chu Van An"/>
                            <w:sz w:val="24"/>
                            <w:szCs w:val="24"/>
                            <w:lang w:val="fr-FR"/>
                          </w:rPr>
                          <w:t>.</w:t>
                        </w:r>
                        <w:r w:rsidR="00B5509B"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61CE4497" w14:textId="77777777" w:rsidR="00B5509B" w:rsidRPr="00B5509B" w:rsidRDefault="00B5509B" w:rsidP="00F52B2A">
                        <w:pPr>
                          <w:numPr>
                            <w:ilvl w:val="0"/>
                            <w:numId w:val="8"/>
                          </w:numPr>
                          <w:tabs>
                            <w:tab w:val="clear" w:pos="720"/>
                            <w:tab w:val="num" w:pos="2160"/>
                          </w:tabs>
                          <w:spacing w:after="0" w:line="240" w:lineRule="auto"/>
                          <w:ind w:left="567" w:hanging="14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Để chứng minh nó ta thường sử dụng các hằng đẳng thức để phân tích </w:t>
                        </w:r>
                        <w:r w:rsidRPr="00B5509B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700" w:dyaOrig="260" w14:anchorId="043ED9B8">
                            <v:shape id="_x0000_i1996" type="#_x0000_t75" style="width:35.15pt;height:12.55pt" o:ole="">
                              <v:imagedata r:id="rId107" o:title=""/>
                            </v:shape>
                            <o:OLEObject Type="Embed" ProgID="Equation.DSMT4" ShapeID="_x0000_i1996" DrawAspect="Content" ObjectID="_1689705068" r:id="rId111"/>
                          </w:object>
                        </w:r>
                        <w:r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thành tổng hoặc tích của những biểu thức không âm. </w:t>
                        </w:r>
                      </w:p>
                      <w:p w14:paraId="412A4FE3" w14:textId="77777777" w:rsidR="00B5509B" w:rsidRPr="00B5509B" w:rsidRDefault="00B5509B" w:rsidP="00F52B2A">
                        <w:pPr>
                          <w:pStyle w:val="Footer"/>
                          <w:widowControl w:val="0"/>
                          <w:numPr>
                            <w:ilvl w:val="0"/>
                            <w:numId w:val="8"/>
                          </w:numPr>
                          <w:tabs>
                            <w:tab w:val="clear" w:pos="720"/>
                            <w:tab w:val="clear" w:pos="4680"/>
                            <w:tab w:val="clear" w:pos="9360"/>
                            <w:tab w:val="num" w:pos="2160"/>
                          </w:tabs>
                          <w:ind w:left="567" w:hanging="14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B5509B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Xuất phát từ BĐT đúng, biến đổi tương đương về BĐT cần chứng minh.</w:t>
                        </w:r>
                      </w:p>
                      <w:p w14:paraId="20BDFECC" w14:textId="77777777" w:rsidR="00E25E92" w:rsidRPr="00B5509B" w:rsidRDefault="00E25E92" w:rsidP="00BD1060">
                        <w:pPr>
                          <w:ind w:left="1440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EFEFF82" w14:textId="15C6335F" w:rsidR="00E62F77" w:rsidRPr="00B5509B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51930;height:5715" coordorigin="1508" coordsize="51933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51934;height:4857" coordorigin="1508" coordsize="519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0;width:51602;height:4857" coordorigin="1840" coordsize="5160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0;top:380;width:51602;height:4476;visibility:visible;mso-wrap-style:square;v-text-anchor:middle" coordsize="5160106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" path="m,l5005382,r154724,154724l5160106,447555,,447555,,xe" fillcolor="#efddf6 [663]" stroked="f" strokeweight="1.25pt">
                        <v:fill r:id="rId112" o:title="" color2="#fffff7" type="pattern"/>
                        <v:path arrowok="t" o:connecttype="custom" o:connectlocs="0,0;5005382,0;5160106,154724;5160106,447555;0,447555;0,0" o:connectangles="0,0,0,0,0,0"/>
                      </v:shape>
                      <v:group id="Group 468" o:spid="_x0000_s1115" style="position:absolute;left:15021;width:37352;height:4857" coordorigin="15021" coordsize="373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830;width:36256;height:3909" coordorigin="16117,830" coordsize="36256,3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09;top:830;width:34764;height:26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" adj="2124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AC3CEAC" w14:textId="77777777" w:rsidR="00B5509B" w:rsidRPr="00B5509B" w:rsidRDefault="00B5509B" w:rsidP="00B5509B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B5509B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Sử dụng định nghĩa và tính chất cơ bản </w:t>
                                  </w:r>
                                </w:p>
                                <w:p w14:paraId="4CDFFA22" w14:textId="7AD50F95" w:rsidR="00E62F77" w:rsidRPr="00603737" w:rsidRDefault="00E62F7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2A88FD5E" w:rsidR="00EC5D1C" w:rsidRPr="00321E2D" w:rsidRDefault="00EC5D1C" w:rsidP="00321E2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CA5D3A6" w14:textId="77777777" w:rsidR="00B20FF0" w:rsidRPr="00321E2D" w:rsidRDefault="00B20FF0" w:rsidP="00321E2D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 xml:space="preserve">Nếu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615" w:dyaOrig="315" w14:anchorId="3EAAB522">
          <v:shape id="_x0000_i1095" type="#_x0000_t75" style="width:30.15pt;height:15.9pt" o:ole="">
            <v:imagedata r:id="rId113" o:title=""/>
          </v:shape>
          <o:OLEObject Type="Embed" ProgID="Equation.DSMT4" ShapeID="_x0000_i1095" DrawAspect="Content" ObjectID="_1689704172" r:id="rId114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40" w:dyaOrig="270" w14:anchorId="35F3BDD5">
          <v:shape id="_x0000_i1096" type="#_x0000_t75" style="width:26.8pt;height:12.55pt" o:ole="">
            <v:imagedata r:id="rId115" o:title=""/>
          </v:shape>
          <o:OLEObject Type="Embed" ProgID="Equation.DSMT4" ShapeID="_x0000_i1096" DrawAspect="Content" ObjectID="_1689704173" r:id="rId11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thì bất đẳng thức nào sau đây luôn đúng?</w:t>
      </w:r>
    </w:p>
    <w:p w14:paraId="50B5372F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795" w:dyaOrig="270" w14:anchorId="62C65E1B">
          <v:shape id="_x0000_i1097" type="#_x0000_t75" style="width:40.2pt;height:12.55pt" o:ole="">
            <v:imagedata r:id="rId117" o:title=""/>
          </v:shape>
          <o:OLEObject Type="Embed" ProgID="Equation.DSMT4" ShapeID="_x0000_i1097" DrawAspect="Content" ObjectID="_1689704174" r:id="rId118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45" w:dyaOrig="270" w14:anchorId="6F1527D1">
          <v:shape id="_x0000_i1098" type="#_x0000_t75" style="width:62.8pt;height:12.55pt" o:ole="">
            <v:imagedata r:id="rId119" o:title=""/>
          </v:shape>
          <o:OLEObject Type="Embed" ProgID="Equation.DSMT4" ShapeID="_x0000_i1098" DrawAspect="Content" ObjectID="_1689704175" r:id="rId120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45" w:dyaOrig="270" w14:anchorId="19A5805A">
          <v:shape id="_x0000_i1099" type="#_x0000_t75" style="width:62.8pt;height:12.55pt" o:ole="">
            <v:imagedata r:id="rId121" o:title=""/>
          </v:shape>
          <o:OLEObject Type="Embed" ProgID="Equation.DSMT4" ShapeID="_x0000_i1099" DrawAspect="Content" ObjectID="_1689704176" r:id="rId122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45" w:dyaOrig="270" w14:anchorId="7D39C73F">
          <v:shape id="_x0000_i1100" type="#_x0000_t75" style="width:62.8pt;height:12.55pt" o:ole="">
            <v:imagedata r:id="rId123" o:title=""/>
          </v:shape>
          <o:OLEObject Type="Embed" ProgID="Equation.DSMT4" ShapeID="_x0000_i1100" DrawAspect="Content" ObjectID="_1689704177" r:id="rId124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312F0E9" w14:textId="77777777" w:rsidR="00B20FF0" w:rsidRPr="00321E2D" w:rsidRDefault="00B20FF0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8B10C50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B322197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A chỉ đúng khi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600" w:dyaOrig="315" w14:anchorId="2C9DB1D3">
          <v:shape id="_x0000_i1101" type="#_x0000_t75" style="width:30.15pt;height:15.9pt" o:ole="">
            <v:imagedata r:id="rId125" o:title=""/>
          </v:shape>
          <o:OLEObject Type="Embed" ProgID="Equation.DSMT4" ShapeID="_x0000_i1101" DrawAspect="Content" ObjectID="_1689704178" r:id="rId126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85" w:dyaOrig="270" w14:anchorId="38BBC1E5">
          <v:shape id="_x0000_i1102" type="#_x0000_t75" style="width:29.3pt;height:12.55pt" o:ole="">
            <v:imagedata r:id="rId127" o:title=""/>
          </v:shape>
          <o:OLEObject Type="Embed" ProgID="Equation.DSMT4" ShapeID="_x0000_i1102" DrawAspect="Content" ObjectID="_1689704179" r:id="rId12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D3F9777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B không luôn đúng, chẳng hạn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600" w:dyaOrig="315" w14:anchorId="160A4AA8">
          <v:shape id="_x0000_i1103" type="#_x0000_t75" style="width:30.15pt;height:15.9pt" o:ole="">
            <v:imagedata r:id="rId129" o:title=""/>
          </v:shape>
          <o:OLEObject Type="Embed" ProgID="Equation.DSMT4" ShapeID="_x0000_i1103" DrawAspect="Content" ObjectID="_1689704180" r:id="rId130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675" w:dyaOrig="270" w14:anchorId="23DEC80E">
          <v:shape id="_x0000_i1104" type="#_x0000_t75" style="width:34.35pt;height:12.55pt" o:ole="">
            <v:imagedata r:id="rId131" o:title=""/>
          </v:shape>
          <o:OLEObject Type="Embed" ProgID="Equation.DSMT4" ShapeID="_x0000_i1104" DrawAspect="Content" ObjectID="_1689704181" r:id="rId13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nhưng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515" w:dyaOrig="390" w14:anchorId="34AD7D54">
          <v:shape id="_x0000_i1105" type="#_x0000_t75" style="width:76.2pt;height:20.1pt" o:ole="">
            <v:imagedata r:id="rId133" o:title=""/>
          </v:shape>
          <o:OLEObject Type="Embed" ProgID="Equation.DSMT4" ShapeID="_x0000_i1105" DrawAspect="Content" ObjectID="_1689704182" r:id="rId13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BA28280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 không luôn đúng, chẳng hạn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735" w:dyaOrig="315" w14:anchorId="7EADDADA">
          <v:shape id="_x0000_i1106" type="#_x0000_t75" style="width:36.85pt;height:15.9pt" o:ole="">
            <v:imagedata r:id="rId135" o:title=""/>
          </v:shape>
          <o:OLEObject Type="Embed" ProgID="Equation.DSMT4" ShapeID="_x0000_i1106" DrawAspect="Content" ObjectID="_1689704183" r:id="rId136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40" w:dyaOrig="270" w14:anchorId="6EB1C724">
          <v:shape id="_x0000_i1107" type="#_x0000_t75" style="width:26.8pt;height:12.55pt" o:ole="">
            <v:imagedata r:id="rId137" o:title=""/>
          </v:shape>
          <o:OLEObject Type="Embed" ProgID="Equation.DSMT4" ShapeID="_x0000_i1107" DrawAspect="Content" ObjectID="_1689704184" r:id="rId13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nhưng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500" w:dyaOrig="390" w14:anchorId="3531AA4A">
          <v:shape id="_x0000_i1108" type="#_x0000_t75" style="width:74.5pt;height:20.1pt" o:ole="">
            <v:imagedata r:id="rId139" o:title=""/>
          </v:shape>
          <o:OLEObject Type="Embed" ProgID="Equation.DSMT4" ShapeID="_x0000_i1108" DrawAspect="Content" ObjectID="_1689704185" r:id="rId14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4755346" w14:textId="77777777" w:rsidR="00B20FF0" w:rsidRPr="00321E2D" w:rsidRDefault="00B20FF0" w:rsidP="00321E2D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hAnsi="Chu Van An" w:cs="Chu Van An"/>
          <w:position w:val="-4"/>
          <w:sz w:val="24"/>
          <w:szCs w:val="24"/>
        </w:rPr>
        <w:object w:dxaOrig="195" w:dyaOrig="255" w14:anchorId="4D5E9640">
          <v:shape id="_x0000_i1109" type="#_x0000_t75" style="width:9.2pt;height:12.55pt" o:ole="">
            <v:imagedata r:id="rId141" o:title=""/>
          </v:shape>
          <o:OLEObject Type="Embed" ProgID="Equation.DSMT4" ShapeID="_x0000_i1109" DrawAspect="Content" ObjectID="_1689704186" r:id="rId14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số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840" w:dyaOrig="315" w14:anchorId="40B6E606">
          <v:shape id="_x0000_i1110" type="#_x0000_t75" style="width:41.85pt;height:15.9pt" o:ole="">
            <v:imagedata r:id="rId143" o:title=""/>
          </v:shape>
          <o:OLEObject Type="Embed" ProgID="Equation.DSMT4" ShapeID="_x0000_i1110" DrawAspect="Content" ObjectID="_1689704187" r:id="rId14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khác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5" w:dyaOrig="285" w14:anchorId="43A346AD">
          <v:shape id="_x0000_i1111" type="#_x0000_t75" style="width:9.2pt;height:14.25pt" o:ole="">
            <v:imagedata r:id="rId145" o:title=""/>
          </v:shape>
          <o:OLEObject Type="Embed" ProgID="Equation.DSMT4" ShapeID="_x0000_i1111" DrawAspect="Content" ObjectID="_1689704188" r:id="rId14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thỏa mãn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55" w:dyaOrig="285" w14:anchorId="69DB3429">
          <v:shape id="_x0000_i1112" type="#_x0000_t75" style="width:27.65pt;height:14.25pt" o:ole="">
            <v:imagedata r:id="rId147" o:title=""/>
          </v:shape>
          <o:OLEObject Type="Embed" ProgID="Equation.DSMT4" ShapeID="_x0000_i1112" DrawAspect="Content" ObjectID="_1689704189" r:id="rId14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và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55" w:dyaOrig="285" w14:anchorId="196CF684">
          <v:shape id="_x0000_i1113" type="#_x0000_t75" style="width:27.65pt;height:14.25pt" o:ole="">
            <v:imagedata r:id="rId149" o:title=""/>
          </v:shape>
          <o:OLEObject Type="Embed" ProgID="Equation.DSMT4" ShapeID="_x0000_i1113" DrawAspect="Content" ObjectID="_1689704190" r:id="rId150"/>
        </w:object>
      </w:r>
      <w:r w:rsidRPr="00321E2D">
        <w:rPr>
          <w:rFonts w:ascii="Chu Van An" w:hAnsi="Chu Van An" w:cs="Chu Van An"/>
          <w:sz w:val="24"/>
          <w:szCs w:val="24"/>
        </w:rPr>
        <w:t>. Kết quả nào sau đây đúng nhất?</w:t>
      </w:r>
    </w:p>
    <w:p w14:paraId="44087820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615" w:dyaOrig="615" w14:anchorId="0439F5D5">
          <v:shape id="_x0000_i1114" type="#_x0000_t75" style="width:30.15pt;height:30.15pt" o:ole="">
            <v:imagedata r:id="rId151" o:title=""/>
          </v:shape>
          <o:OLEObject Type="Embed" ProgID="Equation.DSMT4" ShapeID="_x0000_i1114" DrawAspect="Content" ObjectID="_1689704191" r:id="rId152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795" w:dyaOrig="285" w14:anchorId="3E98919E">
          <v:shape id="_x0000_i1115" type="#_x0000_t75" style="width:40.2pt;height:14.25pt" o:ole="">
            <v:imagedata r:id="rId153" o:title=""/>
          </v:shape>
          <o:OLEObject Type="Embed" ProgID="Equation.DSMT4" ShapeID="_x0000_i1115" DrawAspect="Content" ObjectID="_1689704192" r:id="rId15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15" w:dyaOrig="285" w14:anchorId="7E173ECD">
          <v:shape id="_x0000_i1116" type="#_x0000_t75" style="width:61.1pt;height:14.25pt" o:ole="">
            <v:imagedata r:id="rId155" o:title=""/>
          </v:shape>
          <o:OLEObject Type="Embed" ProgID="Equation.DSMT4" ShapeID="_x0000_i1116" DrawAspect="Content" ObjectID="_1689704193" r:id="rId15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15" w:dyaOrig="285" w14:anchorId="5CD12798">
          <v:shape id="_x0000_i1117" type="#_x0000_t75" style="width:61.1pt;height:14.25pt" o:ole="">
            <v:imagedata r:id="rId157" o:title=""/>
          </v:shape>
          <o:OLEObject Type="Embed" ProgID="Equation.DSMT4" ShapeID="_x0000_i1117" DrawAspect="Content" ObjectID="_1689704194" r:id="rId15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3F53959" w14:textId="77777777" w:rsidR="00B20FF0" w:rsidRPr="00321E2D" w:rsidRDefault="00B20FF0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321E2D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41A5B704" w14:textId="77777777" w:rsidR="00B20FF0" w:rsidRPr="00321E2D" w:rsidRDefault="00B20FF0" w:rsidP="00321E2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D6AEA53" w14:textId="77777777" w:rsidR="00B20FF0" w:rsidRPr="00321E2D" w:rsidRDefault="00B20FF0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Từ</w:t>
      </w:r>
      <w:r w:rsidRPr="00321E2D">
        <w:rPr>
          <w:rFonts w:ascii="Chu Van An" w:hAnsi="Chu Van An" w:cs="Chu Van An"/>
          <w:position w:val="-30"/>
          <w:sz w:val="24"/>
          <w:szCs w:val="24"/>
        </w:rPr>
        <w:object w:dxaOrig="3690" w:dyaOrig="720" w14:anchorId="5EE8EC6D">
          <v:shape id="_x0000_i1118" type="#_x0000_t75" style="width:184.2pt;height:36.85pt" o:ole="">
            <v:imagedata r:id="rId159" o:title=""/>
          </v:shape>
          <o:OLEObject Type="Embed" ProgID="Equation.DSMT4" ShapeID="_x0000_i1118" DrawAspect="Content" ObjectID="_1689704195" r:id="rId16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9AC2BC5" w14:textId="77777777" w:rsidR="00B20FF0" w:rsidRPr="00321E2D" w:rsidRDefault="00B20FF0" w:rsidP="00321E2D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21E2D">
        <w:rPr>
          <w:rFonts w:ascii="Chu Van An" w:eastAsia="Arial" w:hAnsi="Chu Van An" w:cs="Chu Van An"/>
          <w:b/>
          <w:color w:val="FF00FF"/>
          <w:sz w:val="24"/>
          <w:szCs w:val="24"/>
          <w:lang w:val="pt-BR"/>
        </w:rPr>
        <w:t xml:space="preserve"> </w:t>
      </w:r>
      <w:r w:rsidRPr="00321E2D">
        <w:rPr>
          <w:rFonts w:ascii="Chu Van An" w:hAnsi="Chu Van An" w:cs="Chu Van An"/>
          <w:noProof/>
          <w:sz w:val="24"/>
          <w:szCs w:val="24"/>
          <w:lang w:val="pt-BR"/>
        </w:rPr>
        <w:t xml:space="preserve">Cho </w:t>
      </w:r>
      <w:r w:rsidRPr="00321E2D">
        <w:rPr>
          <w:rFonts w:ascii="Chu Van An" w:hAnsi="Chu Van An" w:cs="Chu Van An"/>
          <w:noProof/>
          <w:position w:val="-10"/>
          <w:sz w:val="24"/>
          <w:szCs w:val="24"/>
          <w:lang w:val="fr-FR"/>
        </w:rPr>
        <w:object w:dxaOrig="495" w:dyaOrig="375" w14:anchorId="28C2F541">
          <v:shape id="_x0000_i1119" type="#_x0000_t75" style="width:24.3pt;height:19.25pt" o:ole="">
            <v:imagedata r:id="rId161" o:title=""/>
          </v:shape>
          <o:OLEObject Type="Embed" ProgID="Equation.DSMT4" ShapeID="_x0000_i1119" DrawAspect="Content" ObjectID="_1689704196" r:id="rId162"/>
        </w:object>
      </w:r>
      <w:r w:rsidRPr="00321E2D">
        <w:rPr>
          <w:rFonts w:ascii="Chu Van An" w:hAnsi="Chu Van An" w:cs="Chu Van An"/>
          <w:noProof/>
          <w:sz w:val="24"/>
          <w:szCs w:val="24"/>
          <w:lang w:val="pt-BR"/>
        </w:rPr>
        <w:t xml:space="preserve"> là các số thực bất kì. Trong các mệnh đề sau, mệnh đề nào </w:t>
      </w:r>
      <w:r w:rsidRPr="00321E2D">
        <w:rPr>
          <w:rFonts w:ascii="Chu Van An" w:hAnsi="Chu Van An" w:cs="Chu Van An"/>
          <w:b/>
          <w:noProof/>
          <w:sz w:val="24"/>
          <w:szCs w:val="24"/>
          <w:lang w:val="pt-BR"/>
        </w:rPr>
        <w:t>sai</w:t>
      </w:r>
      <w:r w:rsidRPr="00321E2D">
        <w:rPr>
          <w:rFonts w:ascii="Chu Van An" w:hAnsi="Chu Van An" w:cs="Chu Van An"/>
          <w:noProof/>
          <w:sz w:val="24"/>
          <w:szCs w:val="24"/>
          <w:lang w:val="pt-BR"/>
        </w:rPr>
        <w:t>?</w:t>
      </w:r>
    </w:p>
    <w:p w14:paraId="3D18188E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725" w:dyaOrig="270" w14:anchorId="5A47886B">
          <v:shape id="_x0000_i1120" type="#_x0000_t75" style="width:86.25pt;height:12.55pt" o:ole="">
            <v:imagedata r:id="rId163" o:title=""/>
          </v:shape>
          <o:OLEObject Type="Embed" ProgID="Equation.DSMT4" ShapeID="_x0000_i1120" DrawAspect="Content" ObjectID="_1689704197" r:id="rId164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321E2D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1800" w:dyaOrig="615" w14:anchorId="0549477E">
          <v:shape id="_x0000_i1121" type="#_x0000_t75" style="width:89.6pt;height:30.15pt" o:ole="">
            <v:imagedata r:id="rId165" o:title=""/>
          </v:shape>
          <o:OLEObject Type="Embed" ProgID="Equation.DSMT4" ShapeID="_x0000_i1121" DrawAspect="Content" ObjectID="_1689704198" r:id="rId166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560" w:dyaOrig="300" w14:anchorId="67485F59">
          <v:shape id="_x0000_i1122" type="#_x0000_t75" style="width:77.85pt;height:15.05pt" o:ole="">
            <v:imagedata r:id="rId167" o:title=""/>
          </v:shape>
          <o:OLEObject Type="Embed" ProgID="Equation.DSMT4" ShapeID="_x0000_i1122" DrawAspect="Content" ObjectID="_1689704199" r:id="rId168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  <w:r w:rsidRPr="00321E2D">
        <w:rPr>
          <w:rFonts w:ascii="Chu Van An" w:hAnsi="Chu Van An" w:cs="Chu Van An"/>
          <w:sz w:val="24"/>
          <w:szCs w:val="24"/>
          <w:lang w:val="pt-BR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575" w:dyaOrig="300" w14:anchorId="5E7ECA79">
          <v:shape id="_x0000_i1123" type="#_x0000_t75" style="width:78.7pt;height:15.05pt" o:ole="">
            <v:imagedata r:id="rId169" o:title=""/>
          </v:shape>
          <o:OLEObject Type="Embed" ProgID="Equation.DSMT4" ShapeID="_x0000_i1123" DrawAspect="Content" ObjectID="_1689704200" r:id="rId170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</w:p>
    <w:p w14:paraId="6072E051" w14:textId="77777777" w:rsidR="00B20FF0" w:rsidRPr="00321E2D" w:rsidRDefault="00B20FF0" w:rsidP="00321E2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>Lời giải</w:t>
      </w:r>
    </w:p>
    <w:p w14:paraId="3214705F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>Chọn D</w:t>
      </w:r>
    </w:p>
    <w:p w14:paraId="5527CA65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sz w:val="24"/>
          <w:szCs w:val="24"/>
          <w:lang w:val="pt-BR"/>
        </w:rPr>
        <w:t>Các mệnh đề A, B, C đúng.</w:t>
      </w:r>
    </w:p>
    <w:p w14:paraId="728C7561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lang w:val="pt-BR"/>
        </w:rPr>
        <w:t xml:space="preserve">Mệnh đề D sai. Ta có phản ví dụ: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825" w:dyaOrig="270" w14:anchorId="412A6870">
          <v:shape id="_x0000_i1124" type="#_x0000_t75" style="width:41.85pt;height:12.55pt" o:ole="">
            <v:imagedata r:id="rId171" o:title=""/>
          </v:shape>
          <o:OLEObject Type="Embed" ProgID="Equation.DSMT4" ShapeID="_x0000_i1124" DrawAspect="Content" ObjectID="_1689704201" r:id="rId172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 xml:space="preserve"> nhưng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2280" w:dyaOrig="435" w14:anchorId="12F55A6C">
          <v:shape id="_x0000_i1125" type="#_x0000_t75" style="width:113.85pt;height:21.75pt" o:ole="">
            <v:imagedata r:id="rId173" o:title=""/>
          </v:shape>
          <o:OLEObject Type="Embed" ProgID="Equation.DSMT4" ShapeID="_x0000_i1125" DrawAspect="Content" ObjectID="_1689704202" r:id="rId174"/>
        </w:object>
      </w:r>
    </w:p>
    <w:p w14:paraId="118011A3" w14:textId="77777777" w:rsidR="00B20FF0" w:rsidRPr="00321E2D" w:rsidRDefault="00B20FF0" w:rsidP="00321E2D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các số thực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225" w:dyaOrig="225" w14:anchorId="699A8A85">
          <v:shape id="_x0000_i1126" type="#_x0000_t75" style="width:10.9pt;height:10.9pt" o:ole="">
            <v:imagedata r:id="rId175" o:title=""/>
          </v:shape>
          <o:OLEObject Type="Embed" ProgID="Equation.DSMT4" ShapeID="_x0000_i1126" DrawAspect="Content" ObjectID="_1689704203" r:id="rId17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225" w:dyaOrig="270" w14:anchorId="68C0ED60">
          <v:shape id="_x0000_i1127" type="#_x0000_t75" style="width:10.9pt;height:12.55pt" o:ole="">
            <v:imagedata r:id="rId177" o:title=""/>
          </v:shape>
          <o:OLEObject Type="Embed" ProgID="Equation.DSMT4" ShapeID="_x0000_i1127" DrawAspect="Content" ObjectID="_1689704204" r:id="rId17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thỏa mãn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675" w:dyaOrig="270" w14:anchorId="4C5F6CA4">
          <v:shape id="_x0000_i1128" type="#_x0000_t75" style="width:34.35pt;height:12.55pt" o:ole="">
            <v:imagedata r:id="rId179" o:title=""/>
          </v:shape>
          <o:OLEObject Type="Embed" ProgID="Equation.DSMT4" ShapeID="_x0000_i1128" DrawAspect="Content" ObjectID="_1689704205" r:id="rId18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Tìm giá trị nhỏ nhất của biểu thức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2490" w:dyaOrig="660" w14:anchorId="03D7B795">
          <v:shape id="_x0000_i1129" type="#_x0000_t75" style="width:123.9pt;height:32.65pt" o:ole="">
            <v:imagedata r:id="rId181" o:title=""/>
          </v:shape>
          <o:OLEObject Type="Embed" ProgID="Equation.DSMT4" ShapeID="_x0000_i1129" DrawAspect="Content" ObjectID="_1689704206" r:id="rId182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9315661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0" w:dyaOrig="270" w14:anchorId="05AA871B">
          <v:shape id="_x0000_i1130" type="#_x0000_t75" style="width:9.2pt;height:12.55pt" o:ole="">
            <v:imagedata r:id="rId183" o:title=""/>
          </v:shape>
          <o:OLEObject Type="Embed" ProgID="Equation.DSMT4" ShapeID="_x0000_i1130" DrawAspect="Content" ObjectID="_1689704207" r:id="rId18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285" w:dyaOrig="255" w14:anchorId="7A0DBE38">
          <v:shape id="_x0000_i1131" type="#_x0000_t75" style="width:14.25pt;height:12.55pt" o:ole="">
            <v:imagedata r:id="rId185" o:title=""/>
          </v:shape>
          <o:OLEObject Type="Embed" ProgID="Equation.DSMT4" ShapeID="_x0000_i1131" DrawAspect="Content" ObjectID="_1689704208" r:id="rId18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position w:val="-4"/>
          <w:sz w:val="24"/>
          <w:szCs w:val="24"/>
        </w:rPr>
        <w:object w:dxaOrig="135" w:dyaOrig="255" w14:anchorId="7C475902">
          <v:shape id="_x0000_i1132" type="#_x0000_t75" style="width:6.7pt;height:12.55pt" o:ole="">
            <v:imagedata r:id="rId187" o:title=""/>
          </v:shape>
          <o:OLEObject Type="Embed" ProgID="Equation.DSMT4" ShapeID="_x0000_i1132" DrawAspect="Content" ObjectID="_1689704209" r:id="rId18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285" w:dyaOrig="270" w14:anchorId="582EACDE">
          <v:shape id="_x0000_i1133" type="#_x0000_t75" style="width:14.25pt;height:12.55pt" o:ole="">
            <v:imagedata r:id="rId189" o:title=""/>
          </v:shape>
          <o:OLEObject Type="Embed" ProgID="Equation.DSMT4" ShapeID="_x0000_i1133" DrawAspect="Content" ObjectID="_1689704210" r:id="rId19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4CBC1F8" w14:textId="77777777" w:rsidR="00B20FF0" w:rsidRPr="00321E2D" w:rsidRDefault="00B20FF0" w:rsidP="00321E2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321E2D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47DD3550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321E2D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>D</w:t>
      </w:r>
    </w:p>
    <w:p w14:paraId="0C531F66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hAnsi="Chu Van An" w:cs="Chu Van An"/>
          <w:position w:val="-32"/>
          <w:sz w:val="24"/>
          <w:szCs w:val="24"/>
        </w:rPr>
        <w:object w:dxaOrig="8651" w:dyaOrig="780" w14:anchorId="11AAA654">
          <v:shape id="_x0000_i1134" type="#_x0000_t75" style="width:432.85pt;height:39.35pt" o:ole="">
            <v:imagedata r:id="rId191" o:title=""/>
          </v:shape>
          <o:OLEObject Type="Embed" ProgID="Equation.DSMT4" ShapeID="_x0000_i1134" DrawAspect="Content" ObjectID="_1689704211" r:id="rId19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Đẳng thức xảy ra khi và chỉ khi </w:t>
      </w:r>
      <w:r w:rsidRPr="00321E2D">
        <w:rPr>
          <w:rFonts w:ascii="Chu Van An" w:hAnsi="Chu Van An" w:cs="Chu Van An"/>
          <w:position w:val="-60"/>
          <w:sz w:val="24"/>
          <w:szCs w:val="24"/>
        </w:rPr>
        <w:object w:dxaOrig="1875" w:dyaOrig="1305" w14:anchorId="5ABBAAA6">
          <v:shape id="_x0000_i1135" type="#_x0000_t75" style="width:93.75pt;height:65.3pt" o:ole="">
            <v:imagedata r:id="rId193" o:title=""/>
          </v:shape>
          <o:OLEObject Type="Embed" ProgID="Equation.DSMT4" ShapeID="_x0000_i1135" DrawAspect="Content" ObjectID="_1689704212" r:id="rId19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BE83DA8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155" w:dyaOrig="270" w14:anchorId="6C8E7CBE">
          <v:shape id="_x0000_i1136" type="#_x0000_t75" style="width:57.75pt;height:12.55pt" o:ole="">
            <v:imagedata r:id="rId195" o:title=""/>
          </v:shape>
          <o:OLEObject Type="Embed" ProgID="Equation.DSMT4" ShapeID="_x0000_i1136" DrawAspect="Content" ObjectID="_1689704213" r:id="rId19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khi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915" w:dyaOrig="270" w14:anchorId="31546814">
          <v:shape id="_x0000_i1137" type="#_x0000_t75" style="width:45.2pt;height:12.55pt" o:ole="">
            <v:imagedata r:id="rId197" o:title=""/>
          </v:shape>
          <o:OLEObject Type="Embed" ProgID="Equation.DSMT4" ShapeID="_x0000_i1137" DrawAspect="Content" ObjectID="_1689704214" r:id="rId19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7923950" w14:textId="77777777" w:rsidR="00B20FF0" w:rsidRPr="00321E2D" w:rsidRDefault="00B20FF0" w:rsidP="00321E2D">
      <w:pPr>
        <w:numPr>
          <w:ilvl w:val="0"/>
          <w:numId w:val="2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</w:t>
      </w:r>
      <w:r w:rsidRPr="00321E2D">
        <w:rPr>
          <w:rFonts w:ascii="Chu Van An" w:hAnsi="Chu Van An" w:cs="Chu Van An"/>
          <w:sz w:val="24"/>
          <w:szCs w:val="24"/>
          <w:lang w:val="fr-FR"/>
        </w:rPr>
        <w:t>Khẳng định nào sau đây là đúng?</w:t>
      </w:r>
    </w:p>
    <w:p w14:paraId="4FAD7F76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2040" w:dyaOrig="270" w14:anchorId="0E29A634">
          <v:shape id="_x0000_i1138" type="#_x0000_t75" style="width:102.15pt;height:12.55pt" o:ole="">
            <v:imagedata r:id="rId199" o:title=""/>
          </v:shape>
          <o:OLEObject Type="Embed" ProgID="Equation.DSMT4" ShapeID="_x0000_i1138" DrawAspect="Content" ObjectID="_1689704215" r:id="rId20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sz w:val="24"/>
          <w:szCs w:val="24"/>
          <w:lang w:val="fr-FR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575" w:dyaOrig="315" w14:anchorId="6ED9D1AF">
          <v:shape id="_x0000_i1139" type="#_x0000_t75" style="width:78.7pt;height:15.9pt" o:ole="">
            <v:imagedata r:id="rId201" o:title=""/>
          </v:shape>
          <o:OLEObject Type="Embed" ProgID="Equation.DSMT4" ShapeID="_x0000_i1139" DrawAspect="Content" ObjectID="_1689704216" r:id="rId202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DFFC40F" w14:textId="77777777" w:rsidR="00B20FF0" w:rsidRPr="00321E2D" w:rsidRDefault="00B20FF0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620" w:dyaOrig="270" w14:anchorId="354E1AA4">
          <v:shape id="_x0000_i1140" type="#_x0000_t75" style="width:81.2pt;height:12.55pt" o:ole="">
            <v:imagedata r:id="rId203" o:title=""/>
          </v:shape>
          <o:OLEObject Type="Embed" ProgID="Equation.DSMT4" ShapeID="_x0000_i1140" DrawAspect="Content" ObjectID="_1689704217" r:id="rId204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sz w:val="24"/>
          <w:szCs w:val="24"/>
          <w:lang w:val="fr-FR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1470" w:dyaOrig="630" w14:anchorId="1060C6FE">
          <v:shape id="_x0000_i1141" type="#_x0000_t75" style="width:73.65pt;height:31.8pt" o:ole="">
            <v:imagedata r:id="rId205" o:title=""/>
          </v:shape>
          <o:OLEObject Type="Embed" ProgID="Equation.DSMT4" ShapeID="_x0000_i1141" DrawAspect="Content" ObjectID="_1689704218" r:id="rId206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68114665" w14:textId="77777777" w:rsidR="00B20FF0" w:rsidRPr="00321E2D" w:rsidRDefault="00B20FF0" w:rsidP="00321E2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79C66D73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4C61D009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>Theo tính chất của bất đẳng thức .</w:t>
      </w:r>
    </w:p>
    <w:p w14:paraId="5F76BB77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>Giải thích thêm :</w:t>
      </w:r>
    </w:p>
    <w:p w14:paraId="6902A808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- Khẳng định B sai. Ví dụ: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1230" w:dyaOrig="315" w14:anchorId="6BBEC7B3">
          <v:shape id="_x0000_i1142" type="#_x0000_t75" style="width:61.95pt;height:15.9pt" o:ole="">
            <v:imagedata r:id="rId207" o:title=""/>
          </v:shape>
          <o:OLEObject Type="Embed" ProgID="Equation.DSMT4" ShapeID="_x0000_i1142" DrawAspect="Content" ObjectID="_1689704219" r:id="rId208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. Ta có </w:t>
      </w:r>
      <w:r w:rsidRPr="00321E2D">
        <w:rPr>
          <w:rFonts w:ascii="Chu Van An" w:hAnsi="Chu Van An" w:cs="Chu Van An"/>
          <w:position w:val="-4"/>
          <w:sz w:val="24"/>
          <w:szCs w:val="24"/>
        </w:rPr>
        <w:object w:dxaOrig="645" w:dyaOrig="270" w14:anchorId="11001E88">
          <v:shape id="_x0000_i1143" type="#_x0000_t75" style="width:31.8pt;height:12.55pt" o:ole="">
            <v:imagedata r:id="rId209" o:title=""/>
          </v:shape>
          <o:OLEObject Type="Embed" ProgID="Equation.DSMT4" ShapeID="_x0000_i1143" DrawAspect="Content" ObjectID="_1689704220" r:id="rId21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nhưng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990" w:dyaOrig="450" w14:anchorId="4CA00EAA">
          <v:shape id="_x0000_i1144" type="#_x0000_t75" style="width:49.4pt;height:22.6pt" o:ole="">
            <v:imagedata r:id="rId211" o:title=""/>
          </v:shape>
          <o:OLEObject Type="Embed" ProgID="Equation.DSMT4" ShapeID="_x0000_i1144" DrawAspect="Content" ObjectID="_1689704221" r:id="rId212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25F53903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- Khẳng định C sai. Ví dụ: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1815" w:dyaOrig="315" w14:anchorId="335F5FA2">
          <v:shape id="_x0000_i1145" type="#_x0000_t75" style="width:90.4pt;height:15.9pt" o:ole="">
            <v:imagedata r:id="rId213" o:title=""/>
          </v:shape>
          <o:OLEObject Type="Embed" ProgID="Equation.DSMT4" ShapeID="_x0000_i1145" DrawAspect="Content" ObjectID="_1689704222" r:id="rId214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. Ta có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40" w:dyaOrig="270" w14:anchorId="6CE49574">
          <v:shape id="_x0000_i1146" type="#_x0000_t75" style="width:26.8pt;height:12.55pt" o:ole="">
            <v:imagedata r:id="rId215" o:title=""/>
          </v:shape>
          <o:OLEObject Type="Embed" ProgID="Equation.DSMT4" ShapeID="_x0000_i1146" DrawAspect="Content" ObjectID="_1689704223" r:id="rId216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nhưng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530" w:dyaOrig="405" w14:anchorId="1846678C">
          <v:shape id="_x0000_i1147" type="#_x0000_t75" style="width:77pt;height:20.1pt" o:ole="">
            <v:imagedata r:id="rId217" o:title=""/>
          </v:shape>
          <o:OLEObject Type="Embed" ProgID="Equation.DSMT4" ShapeID="_x0000_i1147" DrawAspect="Content" ObjectID="_1689704224" r:id="rId218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B98F677" w14:textId="77777777" w:rsidR="00B20FF0" w:rsidRPr="00321E2D" w:rsidRDefault="00B20FF0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- Khẳng định D sai. Ví dụ: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1785" w:dyaOrig="315" w14:anchorId="5FFF289E">
          <v:shape id="_x0000_i1148" type="#_x0000_t75" style="width:88.75pt;height:15.9pt" o:ole="">
            <v:imagedata r:id="rId219" o:title=""/>
          </v:shape>
          <o:OLEObject Type="Embed" ProgID="Equation.DSMT4" ShapeID="_x0000_i1148" DrawAspect="Content" ObjectID="_1689704225" r:id="rId22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. Ta có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540" w:dyaOrig="270" w14:anchorId="5AC62F88">
          <v:shape id="_x0000_i1149" type="#_x0000_t75" style="width:26.8pt;height:12.55pt" o:ole="">
            <v:imagedata r:id="rId221" o:title=""/>
          </v:shape>
          <o:OLEObject Type="Embed" ProgID="Equation.DSMT4" ShapeID="_x0000_i1149" DrawAspect="Content" ObjectID="_1689704226" r:id="rId222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nhưng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870" w:dyaOrig="630" w14:anchorId="001A5119">
          <v:shape id="_x0000_i1150" type="#_x0000_t75" style="width:44.35pt;height:31.8pt" o:ole="">
            <v:imagedata r:id="rId223" o:title=""/>
          </v:shape>
          <o:OLEObject Type="Embed" ProgID="Equation.DSMT4" ShapeID="_x0000_i1150" DrawAspect="Content" ObjectID="_1689704227" r:id="rId224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389AB84F" w14:textId="6F1B2E3A" w:rsidR="00253050" w:rsidRPr="00321E2D" w:rsidRDefault="00652C50" w:rsidP="00321E2D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59C48B4" w14:textId="77777777" w:rsidR="00C44296" w:rsidRPr="00321E2D" w:rsidRDefault="00C44296" w:rsidP="00321E2D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779DE5B9" w14:textId="77777777" w:rsidR="00C44296" w:rsidRPr="00321E2D" w:rsidRDefault="00C44296" w:rsidP="00321E2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 xml:space="preserve">Câu 1. 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  <w:tab/>
      </w:r>
      <w:r w:rsidRPr="00321E2D">
        <w:rPr>
          <w:rFonts w:ascii="Chu Van An" w:hAnsi="Chu Van An" w:cs="Chu Van An"/>
          <w:sz w:val="24"/>
          <w:szCs w:val="24"/>
        </w:rPr>
        <w:t xml:space="preserve">Số nào dưới đây là nghiệm của bất phương trình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972" w:dyaOrig="276" w14:anchorId="46587F1C">
          <v:shape id="_x0000_i1151" type="#_x0000_t75" style="width:48.55pt;height:13.4pt" o:ole="">
            <v:imagedata r:id="rId225" o:title=""/>
          </v:shape>
          <o:OLEObject Type="Embed" ProgID="Equation.DSMT4" ShapeID="_x0000_i1151" DrawAspect="Content" ObjectID="_1689704228" r:id="rId226"/>
        </w:object>
      </w:r>
    </w:p>
    <w:p w14:paraId="7F82DD38" w14:textId="77777777" w:rsidR="00C44296" w:rsidRPr="00321E2D" w:rsidRDefault="00C44296" w:rsidP="00321E2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76" w:dyaOrig="276" w14:anchorId="4C112DBD">
          <v:shape id="_x0000_i1152" type="#_x0000_t75" style="width:28.45pt;height:13.4pt" o:ole="">
            <v:imagedata r:id="rId227" o:title=""/>
          </v:shape>
          <o:OLEObject Type="Embed" ProgID="Equation.DSMT4" ShapeID="_x0000_i1152" DrawAspect="Content" ObjectID="_1689704229" r:id="rId228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76" w:dyaOrig="276" w14:anchorId="4A14856D">
          <v:shape id="_x0000_i1153" type="#_x0000_t75" style="width:28.45pt;height:13.4pt" o:ole="">
            <v:imagedata r:id="rId229" o:title=""/>
          </v:shape>
          <o:OLEObject Type="Embed" ProgID="Equation.DSMT4" ShapeID="_x0000_i1153" DrawAspect="Content" ObjectID="_1689704230" r:id="rId230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76" w:dyaOrig="276" w14:anchorId="104F714E">
          <v:shape id="_x0000_i1154" type="#_x0000_t75" style="width:28.45pt;height:13.4pt" o:ole="">
            <v:imagedata r:id="rId231" o:title=""/>
          </v:shape>
          <o:OLEObject Type="Embed" ProgID="Equation.DSMT4" ShapeID="_x0000_i1154" DrawAspect="Content" ObjectID="_1689704231" r:id="rId232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28" w:dyaOrig="276" w14:anchorId="52BA747B">
          <v:shape id="_x0000_i1155" type="#_x0000_t75" style="width:26.8pt;height:13.4pt" o:ole="">
            <v:imagedata r:id="rId233" o:title=""/>
          </v:shape>
          <o:OLEObject Type="Embed" ProgID="Equation.DSMT4" ShapeID="_x0000_i1155" DrawAspect="Content" ObjectID="_1689704232" r:id="rId234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A6DA6A7" w14:textId="77777777" w:rsidR="00C44296" w:rsidRPr="00321E2D" w:rsidRDefault="00C44296" w:rsidP="00321E2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B9F3181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653AFDB9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position w:val="-6"/>
          <w:sz w:val="24"/>
          <w:szCs w:val="24"/>
        </w:rPr>
        <w:object w:dxaOrig="2760" w:dyaOrig="276" w14:anchorId="561386E5">
          <v:shape id="_x0000_i1156" type="#_x0000_t75" style="width:138.15pt;height:13.4pt" o:ole="">
            <v:imagedata r:id="rId235" o:title=""/>
          </v:shape>
          <o:OLEObject Type="Embed" ProgID="Equation.DSMT4" ShapeID="_x0000_i1156" DrawAspect="Content" ObjectID="_1689704233" r:id="rId236"/>
        </w:object>
      </w:r>
    </w:p>
    <w:p w14:paraId="23249693" w14:textId="77777777" w:rsidR="00C44296" w:rsidRPr="00321E2D" w:rsidRDefault="00C44296" w:rsidP="00321E2D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2. 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 xml:space="preserve">Cho hai số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5" w:dyaOrig="225" w14:anchorId="462AF4D4">
          <v:shape id="_x0000_i1157" type="#_x0000_t75" style="width:9.2pt;height:11.7pt" o:ole="">
            <v:imagedata r:id="rId237" o:title=""/>
          </v:shape>
          <o:OLEObject Type="Embed" ProgID="Equation.DSMT4" ShapeID="_x0000_i1157" DrawAspect="Content" ObjectID="_1689704234" r:id="rId23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5" w:dyaOrig="270" w14:anchorId="78FF4998">
          <v:shape id="_x0000_i1158" type="#_x0000_t75" style="width:9.2pt;height:13.4pt" o:ole="">
            <v:imagedata r:id="rId239" o:title=""/>
          </v:shape>
          <o:OLEObject Type="Embed" ProgID="Equation.DSMT4" ShapeID="_x0000_i1158" DrawAspect="Content" ObjectID="_1689704235" r:id="rId24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thỏa mãn </w:t>
      </w:r>
      <w:r w:rsidRPr="00321E2D">
        <w:rPr>
          <w:rFonts w:ascii="Chu Van An" w:hAnsi="Chu Van An" w:cs="Chu Van An"/>
          <w:position w:val="-28"/>
          <w:sz w:val="24"/>
          <w:szCs w:val="24"/>
        </w:rPr>
        <w:object w:dxaOrig="1815" w:dyaOrig="735" w14:anchorId="74B75197">
          <v:shape id="_x0000_i1159" type="#_x0000_t75" style="width:91.25pt;height:36.85pt" o:ole="">
            <v:imagedata r:id="rId241" o:title=""/>
          </v:shape>
          <o:OLEObject Type="Embed" ProgID="Equation.DSMT4" ShapeID="_x0000_i1159" DrawAspect="Content" ObjectID="_1689704236" r:id="rId24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Chọn mệnh đề </w:t>
      </w:r>
      <w:r w:rsidRPr="00321E2D">
        <w:rPr>
          <w:rFonts w:ascii="Chu Van An" w:hAnsi="Chu Van An" w:cs="Chu Van An"/>
          <w:b/>
          <w:sz w:val="24"/>
          <w:szCs w:val="24"/>
        </w:rPr>
        <w:t xml:space="preserve">đúng </w:t>
      </w:r>
      <w:r w:rsidRPr="00321E2D">
        <w:rPr>
          <w:rFonts w:ascii="Chu Van An" w:hAnsi="Chu Van An" w:cs="Chu Van An"/>
          <w:sz w:val="24"/>
          <w:szCs w:val="24"/>
        </w:rPr>
        <w:t>trong các mệnh đề sau:</w:t>
      </w:r>
    </w:p>
    <w:p w14:paraId="4DB13C40" w14:textId="77777777" w:rsidR="00C44296" w:rsidRPr="00321E2D" w:rsidRDefault="00C44296" w:rsidP="00321E2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25" w:dyaOrig="285" w14:anchorId="37C1F3FC">
          <v:shape id="_x0000_i1160" type="#_x0000_t75" style="width:26.8pt;height:14.25pt" o:ole="">
            <v:imagedata r:id="rId243" o:title=""/>
          </v:shape>
          <o:OLEObject Type="Embed" ProgID="Equation.DSMT4" ShapeID="_x0000_i1160" DrawAspect="Content" ObjectID="_1689704237" r:id="rId24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25" w:dyaOrig="285" w14:anchorId="26B9D434">
          <v:shape id="_x0000_i1161" type="#_x0000_t75" style="width:26.8pt;height:14.25pt" o:ole="">
            <v:imagedata r:id="rId245" o:title=""/>
          </v:shape>
          <o:OLEObject Type="Embed" ProgID="Equation.DSMT4" ShapeID="_x0000_i1161" DrawAspect="Content" ObjectID="_1689704238" r:id="rId24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25" w:dyaOrig="285" w14:anchorId="420E9792">
          <v:shape id="_x0000_i1162" type="#_x0000_t75" style="width:26.8pt;height:14.25pt" o:ole="">
            <v:imagedata r:id="rId247" o:title=""/>
          </v:shape>
          <o:OLEObject Type="Embed" ProgID="Equation.DSMT4" ShapeID="_x0000_i1162" DrawAspect="Content" ObjectID="_1689704239" r:id="rId248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25" w:dyaOrig="285" w14:anchorId="44D99D39">
          <v:shape id="_x0000_i1163" type="#_x0000_t75" style="width:26.8pt;height:14.25pt" o:ole="">
            <v:imagedata r:id="rId249" o:title=""/>
          </v:shape>
          <o:OLEObject Type="Embed" ProgID="Equation.DSMT4" ShapeID="_x0000_i1163" DrawAspect="Content" ObjectID="_1689704240" r:id="rId250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3613B98" w14:textId="77777777" w:rsidR="00C44296" w:rsidRPr="00321E2D" w:rsidRDefault="00C44296" w:rsidP="00321E2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437EF9D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0F0391E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position w:val="-28"/>
          <w:sz w:val="24"/>
          <w:szCs w:val="24"/>
        </w:rPr>
        <w:object w:dxaOrig="7845" w:dyaOrig="735" w14:anchorId="6B715DBC">
          <v:shape id="_x0000_i1164" type="#_x0000_t75" style="width:391.8pt;height:36.85pt" o:ole="">
            <v:imagedata r:id="rId251" o:title=""/>
          </v:shape>
          <o:OLEObject Type="Embed" ProgID="Equation.DSMT4" ShapeID="_x0000_i1164" DrawAspect="Content" ObjectID="_1689704241" r:id="rId252"/>
        </w:object>
      </w:r>
    </w:p>
    <w:p w14:paraId="2ACC20FF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Mà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545" w:dyaOrig="435" w14:anchorId="7725E0D1">
          <v:shape id="_x0000_i1165" type="#_x0000_t75" style="width:77.85pt;height:21.75pt" o:ole="">
            <v:imagedata r:id="rId253" o:title=""/>
          </v:shape>
          <o:OLEObject Type="Embed" ProgID="Equation.DSMT4" ShapeID="_x0000_i1165" DrawAspect="Content" ObjectID="_1689704242" r:id="rId254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5" w:dyaOrig="270" w14:anchorId="032EA4F2">
          <v:shape id="_x0000_i1166" type="#_x0000_t75" style="width:9.2pt;height:13.4pt" o:ole="">
            <v:imagedata r:id="rId255" o:title=""/>
          </v:shape>
          <o:OLEObject Type="Embed" ProgID="Equation.DSMT4" ShapeID="_x0000_i1166" DrawAspect="Content" ObjectID="_1689704243" r:id="rId256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185" w:dyaOrig="435" w14:anchorId="2F7A847F">
          <v:shape id="_x0000_i1167" type="#_x0000_t75" style="width:59.45pt;height:21.75pt" o:ole="">
            <v:imagedata r:id="rId257" o:title=""/>
          </v:shape>
          <o:OLEObject Type="Embed" ProgID="Equation.DSMT4" ShapeID="_x0000_i1167" DrawAspect="Content" ObjectID="_1689704244" r:id="rId258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870" w:dyaOrig="270" w14:anchorId="0A39D8E7">
          <v:shape id="_x0000_i1168" type="#_x0000_t75" style="width:43.55pt;height:13.4pt" o:ole="">
            <v:imagedata r:id="rId259" o:title=""/>
          </v:shape>
          <o:OLEObject Type="Embed" ProgID="Equation.DSMT4" ShapeID="_x0000_i1168" DrawAspect="Content" ObjectID="_1689704245" r:id="rId26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741A9C18" w14:textId="77777777" w:rsidR="00C44296" w:rsidRPr="00321E2D" w:rsidRDefault="00C44296" w:rsidP="00321E2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3. 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403" w:dyaOrig="326" w14:anchorId="6842DB73">
          <v:shape id="_x0000_i1169" type="#_x0000_t75" style="width:20.1pt;height:15.9pt" o:ole="">
            <v:imagedata r:id="rId261" o:title=""/>
          </v:shape>
          <o:OLEObject Type="Embed" ProgID="Equation.DSMT4" ShapeID="_x0000_i1169" DrawAspect="Content" ObjectID="_1689704246" r:id="rId26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là các số thực bất kì. Trong các mệnh đề sau, mệnh đề nào </w:t>
      </w:r>
      <w:r w:rsidRPr="00321E2D">
        <w:rPr>
          <w:rFonts w:ascii="Chu Van An" w:hAnsi="Chu Van An" w:cs="Chu Van An"/>
          <w:b/>
          <w:sz w:val="24"/>
          <w:szCs w:val="24"/>
        </w:rPr>
        <w:t>sai</w:t>
      </w:r>
      <w:r w:rsidRPr="00321E2D">
        <w:rPr>
          <w:rFonts w:ascii="Chu Van An" w:hAnsi="Chu Van An" w:cs="Chu Van An"/>
          <w:sz w:val="24"/>
          <w:szCs w:val="24"/>
        </w:rPr>
        <w:t>?</w:t>
      </w:r>
    </w:p>
    <w:p w14:paraId="3BE32D2B" w14:textId="77777777" w:rsidR="00C44296" w:rsidRPr="00321E2D" w:rsidRDefault="00C44296" w:rsidP="00321E2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551" w:dyaOrig="326" w14:anchorId="67E9BA32">
          <v:shape id="_x0000_i1170" type="#_x0000_t75" style="width:77.85pt;height:15.9pt" o:ole="">
            <v:imagedata r:id="rId263" o:title=""/>
          </v:shape>
          <o:OLEObject Type="Embed" ProgID="Equation.DSMT4" ShapeID="_x0000_i1170" DrawAspect="Content" ObjectID="_1689704247" r:id="rId26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577" w:dyaOrig="326" w14:anchorId="0C98EDD4">
          <v:shape id="_x0000_i1171" type="#_x0000_t75" style="width:78.7pt;height:15.9pt" o:ole="">
            <v:imagedata r:id="rId265" o:title=""/>
          </v:shape>
          <o:OLEObject Type="Embed" ProgID="Equation.DSMT4" ShapeID="_x0000_i1171" DrawAspect="Content" ObjectID="_1689704248" r:id="rId26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548AC8E" w14:textId="77777777" w:rsidR="00C44296" w:rsidRPr="00321E2D" w:rsidRDefault="00C44296" w:rsidP="00321E2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740" w:dyaOrig="274" w14:anchorId="61E89370">
          <v:shape id="_x0000_i1172" type="#_x0000_t75" style="width:87.05pt;height:13.4pt" o:ole="">
            <v:imagedata r:id="rId267" o:title=""/>
          </v:shape>
          <o:OLEObject Type="Embed" ProgID="Equation.DSMT4" ShapeID="_x0000_i1172" DrawAspect="Content" ObjectID="_1689704249" r:id="rId26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1843" w:dyaOrig="626" w14:anchorId="326D1D15">
          <v:shape id="_x0000_i1173" type="#_x0000_t75" style="width:92.1pt;height:31pt" o:ole="">
            <v:imagedata r:id="rId269" o:title=""/>
          </v:shape>
          <o:OLEObject Type="Embed" ProgID="Equation.DSMT4" ShapeID="_x0000_i1173" DrawAspect="Content" ObjectID="_1689704250" r:id="rId27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0108693" w14:textId="77777777" w:rsidR="00C44296" w:rsidRPr="00321E2D" w:rsidRDefault="00C44296" w:rsidP="00321E2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Lời giải</w:t>
      </w:r>
    </w:p>
    <w:p w14:paraId="350777B7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Chọn D</w:t>
      </w:r>
    </w:p>
    <w:p w14:paraId="7A8877CD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position w:val="-6"/>
          <w:sz w:val="24"/>
          <w:szCs w:val="24"/>
        </w:rPr>
        <w:object w:dxaOrig="1937" w:dyaOrig="326" w14:anchorId="1F018FF7">
          <v:shape id="_x0000_i1174" type="#_x0000_t75" style="width:97.1pt;height:15.9pt" o:ole="">
            <v:imagedata r:id="rId271" o:title=""/>
          </v:shape>
          <o:OLEObject Type="Embed" ProgID="Equation.DSMT4" ShapeID="_x0000_i1174" DrawAspect="Content" ObjectID="_1689704251" r:id="rId27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nên mệnh đề sai là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577" w:dyaOrig="326" w14:anchorId="19FCA856">
          <v:shape id="_x0000_i1175" type="#_x0000_t75" style="width:78.7pt;height:15.9pt" o:ole="">
            <v:imagedata r:id="rId265" o:title=""/>
          </v:shape>
          <o:OLEObject Type="Embed" ProgID="Equation.DSMT4" ShapeID="_x0000_i1175" DrawAspect="Content" ObjectID="_1689704252" r:id="rId27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068E8E2" w14:textId="77777777" w:rsidR="00C44296" w:rsidRPr="00321E2D" w:rsidRDefault="00C44296" w:rsidP="00321E2D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4. 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sz w:val="24"/>
          <w:szCs w:val="24"/>
        </w:rPr>
        <w:t xml:space="preserve">Tìm mệnh đề </w:t>
      </w:r>
      <w:r w:rsidRPr="00321E2D">
        <w:rPr>
          <w:rFonts w:ascii="Chu Van An" w:hAnsi="Chu Van An" w:cs="Chu Van An"/>
          <w:b/>
          <w:sz w:val="24"/>
          <w:szCs w:val="24"/>
        </w:rPr>
        <w:t>sai</w:t>
      </w:r>
      <w:r w:rsidRPr="00321E2D">
        <w:rPr>
          <w:rFonts w:ascii="Chu Van An" w:hAnsi="Chu Van An" w:cs="Chu Van An"/>
          <w:sz w:val="24"/>
          <w:szCs w:val="24"/>
        </w:rPr>
        <w:t xml:space="preserve"> trong các mệnh đề sau?</w:t>
      </w:r>
    </w:p>
    <w:p w14:paraId="33BB1838" w14:textId="77777777" w:rsidR="00C44296" w:rsidRPr="00321E2D" w:rsidRDefault="00C44296" w:rsidP="00321E2D">
      <w:pPr>
        <w:pStyle w:val="ListParagraph"/>
        <w:tabs>
          <w:tab w:val="left" w:pos="1000"/>
          <w:tab w:val="left" w:pos="6000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2666" w:dyaOrig="403" w14:anchorId="0CD2A82A">
          <v:shape id="_x0000_i1176" type="#_x0000_t75" style="width:133.1pt;height:20.1pt" o:ole="">
            <v:imagedata r:id="rId274" o:title=""/>
          </v:shape>
          <o:OLEObject Type="Embed" ProgID="Equation.DSMT4" ShapeID="_x0000_i1176" DrawAspect="Content" ObjectID="_1689704253" r:id="rId27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2743" w:dyaOrig="403" w14:anchorId="0889FA39">
          <v:shape id="_x0000_i1177" type="#_x0000_t75" style="width:137.3pt;height:20.1pt" o:ole="">
            <v:imagedata r:id="rId276" o:title=""/>
          </v:shape>
          <o:OLEObject Type="Embed" ProgID="Equation.DSMT4" ShapeID="_x0000_i1177" DrawAspect="Content" ObjectID="_1689704254" r:id="rId27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B9CE853" w14:textId="77777777" w:rsidR="00C44296" w:rsidRPr="00321E2D" w:rsidRDefault="00C44296" w:rsidP="00321E2D">
      <w:pPr>
        <w:pStyle w:val="ListParagraph"/>
        <w:tabs>
          <w:tab w:val="left" w:pos="1000"/>
          <w:tab w:val="left" w:pos="6000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2580" w:dyaOrig="403" w14:anchorId="30512191">
          <v:shape id="_x0000_i1178" type="#_x0000_t75" style="width:128.95pt;height:20.1pt" o:ole="">
            <v:imagedata r:id="rId278" o:title=""/>
          </v:shape>
          <o:OLEObject Type="Embed" ProgID="Equation.DSMT4" ShapeID="_x0000_i1178" DrawAspect="Content" ObjectID="_1689704255" r:id="rId27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2614" w:dyaOrig="411" w14:anchorId="33818EBE">
          <v:shape id="_x0000_i1179" type="#_x0000_t75" style="width:130.6pt;height:20.1pt" o:ole="">
            <v:imagedata r:id="rId280" o:title=""/>
          </v:shape>
          <o:OLEObject Type="Embed" ProgID="Equation.DSMT4" ShapeID="_x0000_i1179" DrawAspect="Content" ObjectID="_1689704256" r:id="rId28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3D8972AC" w14:textId="77777777" w:rsidR="00C44296" w:rsidRPr="00321E2D" w:rsidRDefault="00C44296" w:rsidP="00321E2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Lời giải</w:t>
      </w:r>
    </w:p>
    <w:p w14:paraId="5D010501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Chọn C</w:t>
      </w:r>
    </w:p>
    <w:p w14:paraId="0B29CD03" w14:textId="77777777" w:rsidR="00C44296" w:rsidRPr="00321E2D" w:rsidRDefault="00C44296" w:rsidP="00321E2D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position w:val="-14"/>
          <w:sz w:val="24"/>
          <w:szCs w:val="24"/>
        </w:rPr>
        <w:object w:dxaOrig="2520" w:dyaOrig="403" w14:anchorId="0C4DEB6A">
          <v:shape id="_x0000_i1180" type="#_x0000_t75" style="width:126.4pt;height:20.1pt" o:ole="">
            <v:imagedata r:id="rId282" o:title=""/>
          </v:shape>
          <o:OLEObject Type="Embed" ProgID="Equation.DSMT4" ShapeID="_x0000_i1180" DrawAspect="Content" ObjectID="_1689704257" r:id="rId28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nên mệnh đề sai là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2580" w:dyaOrig="403" w14:anchorId="244CF390">
          <v:shape id="_x0000_i1181" type="#_x0000_t75" style="width:128.95pt;height:20.1pt" o:ole="">
            <v:imagedata r:id="rId278" o:title=""/>
          </v:shape>
          <o:OLEObject Type="Embed" ProgID="Equation.DSMT4" ShapeID="_x0000_i1181" DrawAspect="Content" ObjectID="_1689704258" r:id="rId28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DAA90CE" w14:textId="77777777" w:rsidR="00C44296" w:rsidRPr="00321E2D" w:rsidRDefault="00C44296" w:rsidP="00321E2D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5. 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sz w:val="24"/>
          <w:szCs w:val="24"/>
        </w:rPr>
        <w:t>Giả sử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75" w:dyaOrig="285" w14:anchorId="37289BAD">
          <v:shape id="_x0000_i1182" type="#_x0000_t75" style="width:63.65pt;height:14.25pt" o:ole="">
            <v:imagedata r:id="rId285" o:title=""/>
          </v:shape>
          <o:OLEObject Type="Embed" ProgID="Equation.DSMT4" ShapeID="_x0000_i1182" DrawAspect="Content" ObjectID="_1689704259" r:id="rId286"/>
        </w:object>
      </w:r>
      <w:r w:rsidRPr="00321E2D">
        <w:rPr>
          <w:rFonts w:ascii="Chu Van An" w:hAnsi="Chu Van An" w:cs="Chu Van An"/>
          <w:sz w:val="24"/>
          <w:szCs w:val="24"/>
        </w:rPr>
        <w:t>, xét các bất đẳng thức sau:</w:t>
      </w:r>
    </w:p>
    <w:p w14:paraId="738208D2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I.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1290" w:dyaOrig="615" w14:anchorId="2BE916D0">
          <v:shape id="_x0000_i1183" type="#_x0000_t75" style="width:64.45pt;height:30.15pt" o:ole="">
            <v:imagedata r:id="rId287" o:title=""/>
          </v:shape>
          <o:OLEObject Type="Embed" ProgID="Equation.DSMT4" ShapeID="_x0000_i1183" DrawAspect="Content" ObjectID="_1689704260" r:id="rId288"/>
        </w:object>
      </w:r>
      <w:r w:rsidRPr="00321E2D">
        <w:rPr>
          <w:rFonts w:ascii="Chu Van An" w:hAnsi="Chu Van An" w:cs="Chu Van An"/>
          <w:sz w:val="24"/>
          <w:szCs w:val="24"/>
        </w:rPr>
        <w:t>II.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795" w:dyaOrig="285" w14:anchorId="281CF0AC">
          <v:shape id="_x0000_i1184" type="#_x0000_t75" style="width:40.2pt;height:14.25pt" o:ole="">
            <v:imagedata r:id="rId289" o:title=""/>
          </v:shape>
          <o:OLEObject Type="Embed" ProgID="Equation.DSMT4" ShapeID="_x0000_i1184" DrawAspect="Content" ObjectID="_1689704261" r:id="rId290"/>
        </w:object>
      </w:r>
      <w:r w:rsidRPr="00321E2D">
        <w:rPr>
          <w:rFonts w:ascii="Chu Van An" w:hAnsi="Chu Van An" w:cs="Chu Van An"/>
          <w:sz w:val="24"/>
          <w:szCs w:val="24"/>
        </w:rPr>
        <w:t>III.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645" w:dyaOrig="615" w14:anchorId="7949B86B">
          <v:shape id="_x0000_i1185" type="#_x0000_t75" style="width:31.8pt;height:30.15pt" o:ole="">
            <v:imagedata r:id="rId291" o:title=""/>
          </v:shape>
          <o:OLEObject Type="Embed" ProgID="Equation.DSMT4" ShapeID="_x0000_i1185" DrawAspect="Content" ObjectID="_1689704262" r:id="rId292"/>
        </w:object>
      </w:r>
    </w:p>
    <w:p w14:paraId="5E996642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color w:val="000000" w:themeColor="text1"/>
          <w:sz w:val="24"/>
          <w:szCs w:val="24"/>
        </w:rPr>
        <w:lastRenderedPageBreak/>
        <w:t>Phát biểu nào là đúng?</w:t>
      </w:r>
    </w:p>
    <w:p w14:paraId="3DF4E97D" w14:textId="77777777" w:rsidR="00C44296" w:rsidRPr="00321E2D" w:rsidRDefault="00C44296" w:rsidP="00321E2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Chỉ</w:t>
      </w:r>
      <w:r w:rsidRPr="00321E2D">
        <w:rPr>
          <w:rFonts w:ascii="Chu Van An" w:hAnsi="Chu Van An" w:cs="Chu Van An"/>
          <w:color w:val="000000" w:themeColor="text1"/>
          <w:position w:val="-4"/>
          <w:sz w:val="24"/>
          <w:szCs w:val="24"/>
        </w:rPr>
        <w:object w:dxaOrig="195" w:dyaOrig="240" w14:anchorId="1C34DB15">
          <v:shape id="_x0000_i1186" type="#_x0000_t75" style="width:9.2pt;height:12.55pt" o:ole="">
            <v:imagedata r:id="rId293" o:title=""/>
          </v:shape>
          <o:OLEObject Type="Embed" ProgID="Equation.DSMT4" ShapeID="_x0000_i1186" DrawAspect="Content" ObjectID="_1689704263" r:id="rId294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615" w:dyaOrig="315" w14:anchorId="32C571FF">
          <v:shape id="_x0000_i1187" type="#_x0000_t75" style="width:30.15pt;height:15.9pt" o:ole="">
            <v:imagedata r:id="rId295" o:title=""/>
          </v:shape>
          <o:OLEObject Type="Embed" ProgID="Equation.DSMT4" ShapeID="_x0000_i1187" DrawAspect="Content" ObjectID="_1689704264" r:id="rId296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Chỉ</w:t>
      </w:r>
      <w:r w:rsidRPr="00321E2D">
        <w:rPr>
          <w:rFonts w:ascii="Chu Van An" w:hAnsi="Chu Van An" w:cs="Chu Van An"/>
          <w:position w:val="-4"/>
          <w:sz w:val="24"/>
          <w:szCs w:val="24"/>
        </w:rPr>
        <w:object w:dxaOrig="240" w:dyaOrig="240" w14:anchorId="5BB31468">
          <v:shape id="_x0000_i1188" type="#_x0000_t75" style="width:12.55pt;height:12.55pt" o:ole="">
            <v:imagedata r:id="rId297" o:title=""/>
          </v:shape>
          <o:OLEObject Type="Embed" ProgID="Equation.DSMT4" ShapeID="_x0000_i1188" DrawAspect="Content" ObjectID="_1689704265" r:id="rId298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480" w:dyaOrig="315" w14:anchorId="0022D2A5">
          <v:shape id="_x0000_i1189" type="#_x0000_t75" style="width:23.45pt;height:15.9pt" o:ole="">
            <v:imagedata r:id="rId299" o:title=""/>
          </v:shape>
          <o:OLEObject Type="Embed" ProgID="Equation.DSMT4" ShapeID="_x0000_i1189" DrawAspect="Content" ObjectID="_1689704266" r:id="rId300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77AE2F62" w14:textId="77777777" w:rsidR="00C44296" w:rsidRPr="00321E2D" w:rsidRDefault="00C44296" w:rsidP="00321E2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05CADAC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E7F8F0E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Ta có</w:t>
      </w:r>
    </w:p>
    <w:p w14:paraId="6E9FD164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+)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1290" w:dyaOrig="615" w14:anchorId="52F7B6E4">
          <v:shape id="_x0000_i1190" type="#_x0000_t75" style="width:64.45pt;height:30.15pt" o:ole="">
            <v:imagedata r:id="rId301" o:title=""/>
          </v:shape>
          <o:OLEObject Type="Embed" ProgID="Equation.DSMT4" ShapeID="_x0000_i1190" DrawAspect="Content" ObjectID="_1689704267" r:id="rId302"/>
        </w:objec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2640" w:dyaOrig="405" w14:anchorId="04303674">
          <v:shape id="_x0000_i1191" type="#_x0000_t75" style="width:131.45pt;height:20.1pt" o:ole="">
            <v:imagedata r:id="rId303" o:title=""/>
          </v:shape>
          <o:OLEObject Type="Embed" ProgID="Equation.DSMT4" ShapeID="_x0000_i1191" DrawAspect="Content" ObjectID="_1689704268" r:id="rId304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855" w:dyaOrig="285" w14:anchorId="48A5B809">
          <v:shape id="_x0000_i1192" type="#_x0000_t75" style="width:42.7pt;height:14.25pt" o:ole="">
            <v:imagedata r:id="rId305" o:title=""/>
          </v:shape>
          <o:OLEObject Type="Embed" ProgID="Equation.DSMT4" ShapeID="_x0000_i1192" DrawAspect="Content" ObjectID="_1689704269" r:id="rId306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>nên I sai.</w:t>
      </w:r>
    </w:p>
    <w:p w14:paraId="0430EA35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+)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2565" w:dyaOrig="405" w14:anchorId="18921E71">
          <v:shape id="_x0000_i1193" type="#_x0000_t75" style="width:128.1pt;height:20.1pt" o:ole="">
            <v:imagedata r:id="rId307" o:title=""/>
          </v:shape>
          <o:OLEObject Type="Embed" ProgID="Equation.DSMT4" ShapeID="_x0000_i1193" DrawAspect="Content" ObjectID="_1689704270" r:id="rId308"/>
        </w:object>
      </w:r>
      <w:r w:rsidRPr="00321E2D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>nên II đúng.</w:t>
      </w:r>
    </w:p>
    <w:p w14:paraId="6395B6EA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+)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645" w:dyaOrig="615" w14:anchorId="38A6A17A">
          <v:shape id="_x0000_i1194" type="#_x0000_t75" style="width:31.8pt;height:30.15pt" o:ole="">
            <v:imagedata r:id="rId309" o:title=""/>
          </v:shape>
          <o:OLEObject Type="Embed" ProgID="Equation.DSMT4" ShapeID="_x0000_i1194" DrawAspect="Content" ObjectID="_1689704271" r:id="rId310"/>
        </w:objec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1905" w:dyaOrig="615" w14:anchorId="6B8DA9A6">
          <v:shape id="_x0000_i1195" type="#_x0000_t75" style="width:95.45pt;height:30.15pt" o:ole="">
            <v:imagedata r:id="rId311" o:title=""/>
          </v:shape>
          <o:OLEObject Type="Embed" ProgID="Equation.DSMT4" ShapeID="_x0000_i1195" DrawAspect="Content" ObjectID="_1689704272" r:id="rId312"/>
        </w:objec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980" w:dyaOrig="405" w14:anchorId="34B22776">
          <v:shape id="_x0000_i1196" type="#_x0000_t75" style="width:98.8pt;height:20.1pt" o:ole="">
            <v:imagedata r:id="rId313" o:title=""/>
          </v:shape>
          <o:OLEObject Type="Embed" ProgID="Equation.DSMT4" ShapeID="_x0000_i1196" DrawAspect="Content" ObjectID="_1689704273" r:id="rId314"/>
        </w:object>
      </w:r>
      <w:r w:rsidRPr="00321E2D">
        <w:rPr>
          <w:rFonts w:ascii="Chu Van An" w:hAnsi="Chu Van An" w:cs="Chu Van An"/>
          <w:position w:val="-14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>nên III sai.</w:t>
      </w:r>
    </w:p>
    <w:p w14:paraId="019709AD" w14:textId="77777777" w:rsidR="00C44296" w:rsidRPr="00321E2D" w:rsidRDefault="00C44296" w:rsidP="00321E2D">
      <w:pPr>
        <w:spacing w:line="240" w:lineRule="auto"/>
        <w:ind w:left="1000" w:hanging="1000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6. 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eastAsia="Calibri" w:hAnsi="Chu Van An" w:cs="Chu Van An"/>
          <w:sz w:val="24"/>
          <w:szCs w:val="24"/>
        </w:rPr>
        <w:t xml:space="preserve">Cho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95" w:dyaOrig="285" w14:anchorId="31A0B1E9">
          <v:shape id="_x0000_i1197" type="#_x0000_t75" style="width:24.3pt;height:14.25pt" o:ole="">
            <v:imagedata r:id="rId315" o:title=""/>
          </v:shape>
          <o:OLEObject Type="Embed" ProgID="Equation.DSMT4" ShapeID="_x0000_i1197" DrawAspect="Content" ObjectID="_1689704274" r:id="rId316"/>
        </w:object>
      </w:r>
      <w:r w:rsidRPr="00321E2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495" w:dyaOrig="300" w14:anchorId="7CD5FB87">
          <v:shape id="_x0000_i1198" type="#_x0000_t75" style="width:24.3pt;height:15.05pt" o:ole="">
            <v:imagedata r:id="rId317" o:title=""/>
          </v:shape>
          <o:OLEObject Type="Embed" ProgID="Equation.DSMT4" ShapeID="_x0000_i1198" DrawAspect="Content" ObjectID="_1689704275" r:id="rId318"/>
        </w:object>
      </w:r>
      <w:r w:rsidRPr="00321E2D">
        <w:rPr>
          <w:rFonts w:ascii="Chu Van An" w:eastAsia="Calibri" w:hAnsi="Chu Van An" w:cs="Chu Van An"/>
          <w:sz w:val="24"/>
          <w:szCs w:val="24"/>
        </w:rPr>
        <w:t xml:space="preserve">. Trong các bất đẳng thức dưới đây, bất đẳng thức nào </w:t>
      </w:r>
      <w:r w:rsidRPr="00321E2D">
        <w:rPr>
          <w:rFonts w:ascii="Chu Van An" w:eastAsia="Calibri" w:hAnsi="Chu Van An" w:cs="Chu Van An"/>
          <w:b/>
          <w:sz w:val="24"/>
          <w:szCs w:val="24"/>
        </w:rPr>
        <w:t>sai</w:t>
      </w:r>
      <w:r w:rsidRPr="00321E2D">
        <w:rPr>
          <w:rFonts w:ascii="Chu Van An" w:eastAsia="Calibri" w:hAnsi="Chu Van An" w:cs="Chu Van An"/>
          <w:sz w:val="24"/>
          <w:szCs w:val="24"/>
        </w:rPr>
        <w:t>?</w:t>
      </w:r>
    </w:p>
    <w:p w14:paraId="1A5ADD15" w14:textId="77777777" w:rsidR="00C44296" w:rsidRPr="00321E2D" w:rsidRDefault="00C44296" w:rsidP="00321E2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321E2D">
        <w:rPr>
          <w:rFonts w:ascii="Chu Van An" w:eastAsia="Calibri" w:hAnsi="Chu Van An" w:cs="Chu Van An"/>
          <w:color w:val="000000"/>
          <w:position w:val="-8"/>
          <w:sz w:val="24"/>
          <w:szCs w:val="24"/>
        </w:rPr>
        <w:object w:dxaOrig="1155" w:dyaOrig="375" w14:anchorId="381F599D">
          <v:shape id="_x0000_i1199" type="#_x0000_t75" style="width:57.75pt;height:19.25pt" o:ole="">
            <v:imagedata r:id="rId319" o:title=""/>
          </v:shape>
          <o:OLEObject Type="Embed" ProgID="Equation.DSMT4" ShapeID="_x0000_i1199" DrawAspect="Content" ObjectID="_1689704276" r:id="rId320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410" w:dyaOrig="375" w14:anchorId="25BDA159">
          <v:shape id="_x0000_i1200" type="#_x0000_t75" style="width:70.35pt;height:19.25pt" o:ole="">
            <v:imagedata r:id="rId321" o:title=""/>
          </v:shape>
          <o:OLEObject Type="Embed" ProgID="Equation.DSMT4" ShapeID="_x0000_i1200" DrawAspect="Content" ObjectID="_1689704277" r:id="rId322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Calibri" w:hAnsi="Chu Van An" w:cs="Chu Van An"/>
          <w:b/>
          <w:color w:val="0000FF"/>
          <w:position w:val="-12"/>
          <w:sz w:val="24"/>
          <w:szCs w:val="24"/>
        </w:rPr>
        <w:object w:dxaOrig="1170" w:dyaOrig="390" w14:anchorId="76E3877B">
          <v:shape id="_x0000_i1201" type="#_x0000_t75" style="width:58.6pt;height:20.1pt" o:ole="">
            <v:imagedata r:id="rId323" o:title=""/>
          </v:shape>
          <o:OLEObject Type="Embed" ProgID="Equation.DSMT4" ShapeID="_x0000_i1201" DrawAspect="Content" ObjectID="_1689704278" r:id="rId324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Calibri" w:hAnsi="Chu Van An" w:cs="Chu Van An"/>
          <w:color w:val="000000"/>
          <w:position w:val="-12"/>
          <w:sz w:val="24"/>
          <w:szCs w:val="24"/>
        </w:rPr>
        <w:object w:dxaOrig="1410" w:dyaOrig="390" w14:anchorId="11D163B6">
          <v:shape id="_x0000_i1202" type="#_x0000_t75" style="width:70.35pt;height:20.1pt" o:ole="">
            <v:imagedata r:id="rId325" o:title=""/>
          </v:shape>
          <o:OLEObject Type="Embed" ProgID="Equation.DSMT4" ShapeID="_x0000_i1202" DrawAspect="Content" ObjectID="_1689704279" r:id="rId326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2AE0410E" w14:textId="77777777" w:rsidR="00C44296" w:rsidRPr="00321E2D" w:rsidRDefault="00C44296" w:rsidP="00321E2D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0000FF"/>
          <w:sz w:val="24"/>
          <w:szCs w:val="24"/>
        </w:rPr>
        <w:t>Lời giải</w:t>
      </w:r>
    </w:p>
    <w:p w14:paraId="782C6D91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321E2D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5B745410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 xml:space="preserve">* </w:t>
      </w:r>
      <w:r w:rsidRPr="00321E2D">
        <w:rPr>
          <w:rFonts w:ascii="Chu Van An" w:eastAsia="Calibri" w:hAnsi="Chu Van An" w:cs="Chu Van An"/>
          <w:color w:val="000000"/>
          <w:position w:val="-18"/>
          <w:sz w:val="24"/>
          <w:szCs w:val="24"/>
        </w:rPr>
        <w:object w:dxaOrig="1560" w:dyaOrig="555" w14:anchorId="28EAF17E">
          <v:shape id="_x0000_i1203" type="#_x0000_t75" style="width:77.85pt;height:27.65pt" o:ole="">
            <v:imagedata r:id="rId327" o:title=""/>
          </v:shape>
          <o:OLEObject Type="Embed" ProgID="Equation.DSMT4" ShapeID="_x0000_i1203" DrawAspect="Content" ObjectID="_1689704280" r:id="rId328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 xml:space="preserve"> </w:t>
      </w:r>
      <w:r w:rsidRPr="00321E2D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2505" w:dyaOrig="405" w14:anchorId="583F4756">
          <v:shape id="_x0000_i1204" type="#_x0000_t75" style="width:124.75pt;height:20.1pt" o:ole="">
            <v:imagedata r:id="rId329" o:title=""/>
          </v:shape>
          <o:OLEObject Type="Embed" ProgID="Equation.DSMT4" ShapeID="_x0000_i1204" DrawAspect="Content" ObjectID="_1689704281" r:id="rId330"/>
        </w:object>
      </w:r>
      <w:r w:rsidRPr="00321E2D">
        <w:rPr>
          <w:rFonts w:ascii="Chu Van An" w:eastAsia="Calibri" w:hAnsi="Chu Van An" w:cs="Chu Van An"/>
          <w:color w:val="000000"/>
          <w:position w:val="-8"/>
          <w:sz w:val="24"/>
          <w:szCs w:val="24"/>
        </w:rPr>
        <w:object w:dxaOrig="1785" w:dyaOrig="375" w14:anchorId="0EA0A2E9">
          <v:shape id="_x0000_i1205" type="#_x0000_t75" style="width:88.75pt;height:19.25pt" o:ole="">
            <v:imagedata r:id="rId331" o:title=""/>
          </v:shape>
          <o:OLEObject Type="Embed" ProgID="Equation.DSMT4" ShapeID="_x0000_i1205" DrawAspect="Content" ObjectID="_1689704282" r:id="rId332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 xml:space="preserve"> </w:t>
      </w:r>
      <w:r w:rsidRPr="00321E2D">
        <w:rPr>
          <w:rFonts w:ascii="Chu Van An" w:eastAsia="Calibri" w:hAnsi="Chu Van An" w:cs="Chu Van An"/>
          <w:color w:val="000000"/>
          <w:position w:val="-8"/>
          <w:sz w:val="24"/>
          <w:szCs w:val="24"/>
        </w:rPr>
        <w:object w:dxaOrig="1455" w:dyaOrig="375" w14:anchorId="43967101">
          <v:shape id="_x0000_i1206" type="#_x0000_t75" style="width:72.85pt;height:19.25pt" o:ole="">
            <v:imagedata r:id="rId333" o:title=""/>
          </v:shape>
          <o:OLEObject Type="Embed" ProgID="Equation.DSMT4" ShapeID="_x0000_i1206" DrawAspect="Content" ObjectID="_1689704283" r:id="rId334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18C9E021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Tương tự </w:t>
      </w:r>
      <w:r w:rsidRPr="00321E2D">
        <w:rPr>
          <w:rFonts w:ascii="Chu Van An" w:eastAsia="Calibri" w:hAnsi="Chu Van An" w:cs="Chu Van An"/>
          <w:b/>
          <w:color w:val="0000FF"/>
          <w:position w:val="-12"/>
          <w:sz w:val="24"/>
          <w:szCs w:val="24"/>
        </w:rPr>
        <w:object w:dxaOrig="1170" w:dyaOrig="390" w14:anchorId="7D79FB37">
          <v:shape id="_x0000_i1207" type="#_x0000_t75" style="width:58.6pt;height:20.1pt" o:ole="">
            <v:imagedata r:id="rId323" o:title=""/>
          </v:shape>
          <o:OLEObject Type="Embed" ProgID="Equation.DSMT4" ShapeID="_x0000_i1207" DrawAspect="Content" ObjectID="_1689704284" r:id="rId335"/>
        </w:object>
      </w:r>
      <w:r w:rsidRPr="00321E2D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>cũng đúng.</w:t>
      </w:r>
    </w:p>
    <w:p w14:paraId="13A7FE33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* </w:t>
      </w:r>
      <w:r w:rsidRPr="00321E2D">
        <w:rPr>
          <w:rFonts w:ascii="Chu Van An" w:eastAsia="Calibri" w:hAnsi="Chu Van An" w:cs="Chu Van An"/>
          <w:position w:val="-18"/>
          <w:sz w:val="24"/>
          <w:szCs w:val="24"/>
        </w:rPr>
        <w:object w:dxaOrig="1740" w:dyaOrig="555" w14:anchorId="4BA7749A">
          <v:shape id="_x0000_i1208" type="#_x0000_t75" style="width:87.05pt;height:27.65pt" o:ole="">
            <v:imagedata r:id="rId336" o:title=""/>
          </v:shape>
          <o:OLEObject Type="Embed" ProgID="Equation.DSMT4" ShapeID="_x0000_i1208" DrawAspect="Content" ObjectID="_1689704285" r:id="rId337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321E2D">
        <w:rPr>
          <w:rFonts w:ascii="Chu Van An" w:eastAsia="Calibri" w:hAnsi="Chu Van An" w:cs="Chu Van An"/>
          <w:position w:val="-18"/>
          <w:sz w:val="24"/>
          <w:szCs w:val="24"/>
        </w:rPr>
        <w:object w:dxaOrig="2940" w:dyaOrig="480" w14:anchorId="72310917">
          <v:shape id="_x0000_i1209" type="#_x0000_t75" style="width:146.5pt;height:23.45pt" o:ole="">
            <v:imagedata r:id="rId338" o:title=""/>
          </v:shape>
          <o:OLEObject Type="Embed" ProgID="Equation.DSMT4" ShapeID="_x0000_i1209" DrawAspect="Content" ObjectID="_1689704286" r:id="rId339"/>
        </w:object>
      </w:r>
      <w:r w:rsidRPr="00321E2D">
        <w:rPr>
          <w:rFonts w:ascii="Chu Van An" w:eastAsia="Calibri" w:hAnsi="Chu Van An" w:cs="Chu Van An"/>
          <w:position w:val="-18"/>
          <w:sz w:val="24"/>
          <w:szCs w:val="24"/>
        </w:rPr>
        <w:object w:dxaOrig="2175" w:dyaOrig="480" w14:anchorId="5E36ACB1">
          <v:shape id="_x0000_i1210" type="#_x0000_t75" style="width:108.85pt;height:23.45pt" o:ole="">
            <v:imagedata r:id="rId340" o:title=""/>
          </v:shape>
          <o:OLEObject Type="Embed" ProgID="Equation.DSMT4" ShapeID="_x0000_i1210" DrawAspect="Content" ObjectID="_1689704287" r:id="rId341"/>
        </w:object>
      </w:r>
      <w:r w:rsidRPr="00321E2D">
        <w:rPr>
          <w:rFonts w:ascii="Chu Van An" w:eastAsia="Calibri" w:hAnsi="Chu Van An" w:cs="Chu Van An"/>
          <w:position w:val="-12"/>
          <w:sz w:val="24"/>
          <w:szCs w:val="24"/>
        </w:rPr>
        <w:object w:dxaOrig="2040" w:dyaOrig="390" w14:anchorId="728BED85">
          <v:shape id="_x0000_i1211" type="#_x0000_t75" style="width:102.15pt;height:20.1pt" o:ole="">
            <v:imagedata r:id="rId342" o:title=""/>
          </v:shape>
          <o:OLEObject Type="Embed" ProgID="Equation.DSMT4" ShapeID="_x0000_i1211" DrawAspect="Content" ObjectID="_1689704288" r:id="rId343"/>
        </w:object>
      </w:r>
      <w:r w:rsidRPr="00321E2D">
        <w:rPr>
          <w:rFonts w:ascii="Chu Van An" w:eastAsia="Calibri" w:hAnsi="Chu Van An" w:cs="Chu Van An"/>
          <w:position w:val="-12"/>
          <w:sz w:val="24"/>
          <w:szCs w:val="24"/>
        </w:rPr>
        <w:object w:dxaOrig="1725" w:dyaOrig="390" w14:anchorId="7D2404BE">
          <v:shape id="_x0000_i1212" type="#_x0000_t75" style="width:86.25pt;height:20.1pt" o:ole="">
            <v:imagedata r:id="rId344" o:title=""/>
          </v:shape>
          <o:OLEObject Type="Embed" ProgID="Equation.DSMT4" ShapeID="_x0000_i1212" DrawAspect="Content" ObjectID="_1689704289" r:id="rId345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>đúng.</w:t>
      </w:r>
    </w:p>
    <w:p w14:paraId="2ECFA473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Vì vai trò của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225" w:dyaOrig="225" w14:anchorId="69D6EFEC">
          <v:shape id="_x0000_i1213" type="#_x0000_t75" style="width:11.7pt;height:11.7pt" o:ole="">
            <v:imagedata r:id="rId346" o:title=""/>
          </v:shape>
          <o:OLEObject Type="Embed" ProgID="Equation.DSMT4" ShapeID="_x0000_i1213" DrawAspect="Content" ObjectID="_1689704290" r:id="rId347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225" w:dyaOrig="270" w14:anchorId="75BF1729">
          <v:shape id="_x0000_i1214" type="#_x0000_t75" style="width:11.7pt;height:13.4pt" o:ole="">
            <v:imagedata r:id="rId348" o:title=""/>
          </v:shape>
          <o:OLEObject Type="Embed" ProgID="Equation.DSMT4" ShapeID="_x0000_i1214" DrawAspect="Content" ObjectID="_1689704291" r:id="rId349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như nhau nên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1410" w:dyaOrig="375" w14:anchorId="3EE86559">
          <v:shape id="_x0000_i1215" type="#_x0000_t75" style="width:70.35pt;height:19.25pt" o:ole="">
            <v:imagedata r:id="rId350" o:title=""/>
          </v:shape>
          <o:OLEObject Type="Embed" ProgID="Equation.DSMT4" ShapeID="_x0000_i1215" DrawAspect="Content" ObjectID="_1689704292" r:id="rId351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đúng, do đó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1410" w:dyaOrig="375" w14:anchorId="7484DF12">
          <v:shape id="_x0000_i1216" type="#_x0000_t75" style="width:70.35pt;height:19.25pt" o:ole="">
            <v:imagedata r:id="rId352" o:title=""/>
          </v:shape>
          <o:OLEObject Type="Embed" ProgID="Equation.DSMT4" ShapeID="_x0000_i1216" DrawAspect="Content" ObjectID="_1689704293" r:id="rId353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sai.</w:t>
      </w:r>
    </w:p>
    <w:p w14:paraId="6EE492E9" w14:textId="77777777" w:rsidR="00C44296" w:rsidRPr="00321E2D" w:rsidRDefault="00C44296" w:rsidP="00321E2D">
      <w:pPr>
        <w:spacing w:line="240" w:lineRule="auto"/>
        <w:ind w:left="1000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Hoặc kiểm tra bằng phản ví dụ: với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95" w:dyaOrig="285" w14:anchorId="286EAA47">
          <v:shape id="_x0000_i1217" type="#_x0000_t75" style="width:24.3pt;height:14.25pt" o:ole="">
            <v:imagedata r:id="rId354" o:title=""/>
          </v:shape>
          <o:OLEObject Type="Embed" ProgID="Equation.DSMT4" ShapeID="_x0000_i1217" DrawAspect="Content" ObjectID="_1689704294" r:id="rId355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,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495" w:dyaOrig="300" w14:anchorId="38873FA2">
          <v:shape id="_x0000_i1218" type="#_x0000_t75" style="width:24.3pt;height:15.05pt" o:ole="">
            <v:imagedata r:id="rId356" o:title=""/>
          </v:shape>
          <o:OLEObject Type="Embed" ProgID="Equation.DSMT4" ShapeID="_x0000_i1218" DrawAspect="Content" ObjectID="_1689704295" r:id="rId357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thì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2100" w:dyaOrig="375" w14:anchorId="37A0FB86">
          <v:shape id="_x0000_i1219" type="#_x0000_t75" style="width:105.5pt;height:19.25pt" o:ole="">
            <v:imagedata r:id="rId358" o:title=""/>
          </v:shape>
          <o:OLEObject Type="Embed" ProgID="Equation.DSMT4" ShapeID="_x0000_i1219" DrawAspect="Content" ObjectID="_1689704296" r:id="rId359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>: sai.</w:t>
      </w:r>
    </w:p>
    <w:p w14:paraId="51E4EB41" w14:textId="77777777" w:rsidR="00C44296" w:rsidRPr="00321E2D" w:rsidRDefault="00C44296" w:rsidP="00321E2D">
      <w:pPr>
        <w:spacing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7. 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615" w:dyaOrig="255" w14:anchorId="35DE1D12">
          <v:shape id="_x0000_i1220" type="#_x0000_t75" style="width:30.15pt;height:12.55pt" o:ole="">
            <v:imagedata r:id="rId360" o:title=""/>
          </v:shape>
          <o:OLEObject Type="Embed" ProgID="Equation.DSMT4" ShapeID="_x0000_i1220" DrawAspect="Content" ObjectID="_1689704297" r:id="rId36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các số thực bất kỳ. Chọn bất đẳng thức đúng trong các bất đẳng thức sau:</w:t>
      </w:r>
    </w:p>
    <w:p w14:paraId="56220B22" w14:textId="77777777" w:rsidR="00C44296" w:rsidRPr="00321E2D" w:rsidRDefault="00C44296" w:rsidP="00321E2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2460" w:dyaOrig="390" w14:anchorId="250E09C4">
          <v:shape id="_x0000_i1221" type="#_x0000_t75" style="width:123.05pt;height:20.1pt" o:ole="">
            <v:imagedata r:id="rId362" o:title=""/>
          </v:shape>
          <o:OLEObject Type="Embed" ProgID="Equation.DSMT4" ShapeID="_x0000_i1221" DrawAspect="Content" ObjectID="_1689704298" r:id="rId36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2670" w:dyaOrig="375" w14:anchorId="26996FF5">
          <v:shape id="_x0000_i1222" type="#_x0000_t75" style="width:133.95pt;height:19.25pt" o:ole="">
            <v:imagedata r:id="rId364" o:title=""/>
          </v:shape>
          <o:OLEObject Type="Embed" ProgID="Equation.DSMT4" ShapeID="_x0000_i1222" DrawAspect="Content" ObjectID="_1689704299" r:id="rId36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311EE1E" w14:textId="77777777" w:rsidR="00C44296" w:rsidRPr="00321E2D" w:rsidRDefault="00C44296" w:rsidP="00321E2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2025" w:dyaOrig="645" w14:anchorId="6768D5FB">
          <v:shape id="_x0000_i1223" type="#_x0000_t75" style="width:101.3pt;height:31.8pt" o:ole="">
            <v:imagedata r:id="rId366" o:title=""/>
          </v:shape>
          <o:OLEObject Type="Embed" ProgID="Equation.DSMT4" ShapeID="_x0000_i1223" DrawAspect="Content" ObjectID="_1689704300" r:id="rId36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1455" w:dyaOrig="360" w14:anchorId="3BE5DF11">
          <v:shape id="_x0000_i1224" type="#_x0000_t75" style="width:72.85pt;height:18.4pt" o:ole="">
            <v:imagedata r:id="rId368" o:title=""/>
          </v:shape>
          <o:OLEObject Type="Embed" ProgID="Equation.DSMT4" ShapeID="_x0000_i1224" DrawAspect="Content" ObjectID="_1689704301" r:id="rId36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1E8DBC7" w14:textId="77777777" w:rsidR="00C44296" w:rsidRPr="00321E2D" w:rsidRDefault="00C44296" w:rsidP="00321E2D">
      <w:pPr>
        <w:spacing w:line="240" w:lineRule="auto"/>
        <w:ind w:left="1000"/>
        <w:jc w:val="center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Lời giải</w:t>
      </w:r>
    </w:p>
    <w:p w14:paraId="2D4423E8" w14:textId="77777777" w:rsidR="00C44296" w:rsidRPr="00321E2D" w:rsidRDefault="00C44296" w:rsidP="00321E2D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21E2D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2A22411E" w14:textId="77777777" w:rsidR="00C44296" w:rsidRPr="00321E2D" w:rsidRDefault="00C44296" w:rsidP="00321E2D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321E2D">
        <w:rPr>
          <w:rFonts w:ascii="Chu Van An" w:eastAsia="Calibri" w:hAnsi="Chu Van An" w:cs="Chu Van An"/>
          <w:sz w:val="24"/>
          <w:szCs w:val="24"/>
        </w:rPr>
        <w:t xml:space="preserve">Xét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2535" w:dyaOrig="360" w14:anchorId="7CAB63B1">
          <v:shape id="_x0000_i1225" type="#_x0000_t75" style="width:127.25pt;height:18.4pt" o:ole="">
            <v:imagedata r:id="rId370" o:title=""/>
          </v:shape>
          <o:OLEObject Type="Embed" ProgID="Equation.DSMT4" ShapeID="_x0000_i1225" DrawAspect="Content" ObjectID="_1689704302" r:id="rId371"/>
        </w:object>
      </w:r>
    </w:p>
    <w:p w14:paraId="7F28DA76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position w:val="-38"/>
          <w:sz w:val="24"/>
          <w:szCs w:val="24"/>
        </w:rPr>
        <w:object w:dxaOrig="3420" w:dyaOrig="960" w14:anchorId="561C794E">
          <v:shape id="_x0000_i1226" type="#_x0000_t75" style="width:170.8pt;height:48.55pt" o:ole="">
            <v:imagedata r:id="rId372" o:title=""/>
          </v:shape>
          <o:OLEObject Type="Embed" ProgID="Equation.DSMT4" ShapeID="_x0000_i1226" DrawAspect="Content" ObjectID="_1689704303" r:id="rId373"/>
        </w:object>
      </w:r>
    </w:p>
    <w:p w14:paraId="5D51D468" w14:textId="77777777" w:rsidR="00C44296" w:rsidRPr="00321E2D" w:rsidRDefault="00C44296" w:rsidP="00321E2D">
      <w:pPr>
        <w:spacing w:line="240" w:lineRule="auto"/>
        <w:ind w:left="1000" w:hanging="1000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 xml:space="preserve">Câu 8. 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 xml:space="preserve">Cho hai số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6" w:dyaOrig="229" w14:anchorId="1D6696DB">
          <v:shape id="_x0000_i1227" type="#_x0000_t75" style="width:9.2pt;height:11.7pt" o:ole="">
            <v:imagedata r:id="rId237" o:title=""/>
          </v:shape>
          <o:OLEObject Type="Embed" ProgID="Equation.DSMT4" ShapeID="_x0000_i1227" DrawAspect="Content" ObjectID="_1689704304" r:id="rId37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6" w:dyaOrig="273" w14:anchorId="03B60A28">
          <v:shape id="_x0000_i1228" type="#_x0000_t75" style="width:9.2pt;height:13.4pt" o:ole="">
            <v:imagedata r:id="rId239" o:title=""/>
          </v:shape>
          <o:OLEObject Type="Embed" ProgID="Equation.DSMT4" ShapeID="_x0000_i1228" DrawAspect="Content" ObjectID="_1689704305" r:id="rId37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thỏa mãn </w:t>
      </w:r>
      <w:r w:rsidRPr="00321E2D">
        <w:rPr>
          <w:rFonts w:ascii="Chu Van An" w:hAnsi="Chu Van An" w:cs="Chu Van An"/>
          <w:position w:val="-28"/>
          <w:sz w:val="24"/>
          <w:szCs w:val="24"/>
        </w:rPr>
        <w:object w:dxaOrig="1811" w:dyaOrig="731" w14:anchorId="79B055A7">
          <v:shape id="_x0000_i1229" type="#_x0000_t75" style="width:90.4pt;height:36.85pt" o:ole="">
            <v:imagedata r:id="rId241" o:title=""/>
          </v:shape>
          <o:OLEObject Type="Embed" ProgID="Equation.DSMT4" ShapeID="_x0000_i1229" DrawAspect="Content" ObjectID="_1689704306" r:id="rId37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Chọn mệnh đề </w:t>
      </w:r>
      <w:r w:rsidRPr="00321E2D">
        <w:rPr>
          <w:rFonts w:ascii="Chu Van An" w:hAnsi="Chu Van An" w:cs="Chu Van An"/>
          <w:b/>
          <w:sz w:val="24"/>
          <w:szCs w:val="24"/>
        </w:rPr>
        <w:t xml:space="preserve">đúng </w:t>
      </w:r>
      <w:r w:rsidRPr="00321E2D">
        <w:rPr>
          <w:rFonts w:ascii="Chu Van An" w:hAnsi="Chu Van An" w:cs="Chu Van An"/>
          <w:sz w:val="24"/>
          <w:szCs w:val="24"/>
        </w:rPr>
        <w:t>trong các mệnh đề sau:</w:t>
      </w:r>
    </w:p>
    <w:p w14:paraId="274E7738" w14:textId="77777777" w:rsidR="00C44296" w:rsidRPr="00321E2D" w:rsidRDefault="00C44296" w:rsidP="00321E2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24" w:dyaOrig="284" w14:anchorId="7CD2DF8D">
          <v:shape id="_x0000_i1230" type="#_x0000_t75" style="width:26.8pt;height:14.25pt" o:ole="">
            <v:imagedata r:id="rId245" o:title=""/>
          </v:shape>
          <o:OLEObject Type="Embed" ProgID="Equation.DSMT4" ShapeID="_x0000_i1230" DrawAspect="Content" ObjectID="_1689704307" r:id="rId37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24" w:dyaOrig="284" w14:anchorId="40D7160A">
          <v:shape id="_x0000_i1231" type="#_x0000_t75" style="width:26.8pt;height:14.25pt" o:ole="">
            <v:imagedata r:id="rId247" o:title=""/>
          </v:shape>
          <o:OLEObject Type="Embed" ProgID="Equation.DSMT4" ShapeID="_x0000_i1231" DrawAspect="Content" ObjectID="_1689704308" r:id="rId378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24" w:dyaOrig="284" w14:anchorId="1675542E">
          <v:shape id="_x0000_i1232" type="#_x0000_t75" style="width:26.8pt;height:14.25pt" o:ole="">
            <v:imagedata r:id="rId249" o:title=""/>
          </v:shape>
          <o:OLEObject Type="Embed" ProgID="Equation.DSMT4" ShapeID="_x0000_i1232" DrawAspect="Content" ObjectID="_1689704309" r:id="rId379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524" w:dyaOrig="284" w14:anchorId="2E2B1452">
          <v:shape id="_x0000_i1233" type="#_x0000_t75" style="width:26.8pt;height:14.25pt" o:ole="">
            <v:imagedata r:id="rId243" o:title=""/>
          </v:shape>
          <o:OLEObject Type="Embed" ProgID="Equation.DSMT4" ShapeID="_x0000_i1233" DrawAspect="Content" ObjectID="_1689704310" r:id="rId38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840663B" w14:textId="77777777" w:rsidR="00C44296" w:rsidRPr="00321E2D" w:rsidRDefault="00C44296" w:rsidP="00321E2D">
      <w:pPr>
        <w:spacing w:line="240" w:lineRule="auto"/>
        <w:ind w:left="1000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99E9278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4365BF70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position w:val="-28"/>
          <w:sz w:val="24"/>
          <w:szCs w:val="24"/>
        </w:rPr>
        <w:object w:dxaOrig="7847" w:dyaOrig="731" w14:anchorId="45B75CB0">
          <v:shape id="_x0000_i1234" type="#_x0000_t75" style="width:392.65pt;height:36.85pt" o:ole="">
            <v:imagedata r:id="rId251" o:title=""/>
          </v:shape>
          <o:OLEObject Type="Embed" ProgID="Equation.DSMT4" ShapeID="_x0000_i1234" DrawAspect="Content" ObjectID="_1689704311" r:id="rId381"/>
        </w:object>
      </w:r>
    </w:p>
    <w:p w14:paraId="316E0E38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Mà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549" w:dyaOrig="436" w14:anchorId="266BB00B">
          <v:shape id="_x0000_i1235" type="#_x0000_t75" style="width:77.85pt;height:21.75pt" o:ole="">
            <v:imagedata r:id="rId253" o:title=""/>
          </v:shape>
          <o:OLEObject Type="Embed" ProgID="Equation.DSMT4" ShapeID="_x0000_i1235" DrawAspect="Content" ObjectID="_1689704312" r:id="rId382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6" w:dyaOrig="273" w14:anchorId="0C4D6340">
          <v:shape id="_x0000_i1236" type="#_x0000_t75" style="width:9.2pt;height:13.4pt" o:ole="">
            <v:imagedata r:id="rId255" o:title=""/>
          </v:shape>
          <o:OLEObject Type="Embed" ProgID="Equation.DSMT4" ShapeID="_x0000_i1236" DrawAspect="Content" ObjectID="_1689704313" r:id="rId383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189" w:dyaOrig="436" w14:anchorId="0FE54C25">
          <v:shape id="_x0000_i1237" type="#_x0000_t75" style="width:59.45pt;height:21.75pt" o:ole="">
            <v:imagedata r:id="rId257" o:title=""/>
          </v:shape>
          <o:OLEObject Type="Embed" ProgID="Equation.DSMT4" ShapeID="_x0000_i1237" DrawAspect="Content" ObjectID="_1689704314" r:id="rId384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873" w:dyaOrig="273" w14:anchorId="6AA6DC43">
          <v:shape id="_x0000_i1238" type="#_x0000_t75" style="width:43.55pt;height:13.4pt" o:ole="">
            <v:imagedata r:id="rId259" o:title=""/>
          </v:shape>
          <o:OLEObject Type="Embed" ProgID="Equation.DSMT4" ShapeID="_x0000_i1238" DrawAspect="Content" ObjectID="_1689704315" r:id="rId385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66244EB6" w14:textId="77777777" w:rsidR="00C44296" w:rsidRPr="00321E2D" w:rsidRDefault="00C44296" w:rsidP="00321E2D">
      <w:pPr>
        <w:spacing w:line="240" w:lineRule="auto"/>
        <w:ind w:left="1000" w:hanging="1000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9. 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8" w:dyaOrig="219" w14:anchorId="1E5CF8B8">
          <v:shape id="_x0000_i1239" type="#_x0000_t75" style="width:10.05pt;height:10.9pt" o:ole="">
            <v:imagedata r:id="rId386" o:title=""/>
          </v:shape>
          <o:OLEObject Type="Embed" ProgID="Equation.DSMT4" ShapeID="_x0000_i1239" DrawAspect="Content" ObjectID="_1689704316" r:id="rId38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8" w:dyaOrig="282" w14:anchorId="6FBE606A">
          <v:shape id="_x0000_i1240" type="#_x0000_t75" style="width:10.05pt;height:14.25pt" o:ole="">
            <v:imagedata r:id="rId388" o:title=""/>
          </v:shape>
          <o:OLEObject Type="Embed" ProgID="Equation.DSMT4" ShapeID="_x0000_i1240" DrawAspect="Content" ObjectID="_1689704317" r:id="rId38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84" w:dyaOrig="219" w14:anchorId="7585BDD6">
          <v:shape id="_x0000_i1241" type="#_x0000_t75" style="width:9.2pt;height:10.9pt" o:ole="">
            <v:imagedata r:id="rId390" o:title=""/>
          </v:shape>
          <o:OLEObject Type="Embed" ProgID="Equation.DSMT4" ShapeID="_x0000_i1241" DrawAspect="Content" ObjectID="_1689704318" r:id="rId39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độ dài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84" w:dyaOrig="282" w14:anchorId="26D0BA59">
          <v:shape id="_x0000_i1242" type="#_x0000_t75" style="width:9.2pt;height:14.25pt" o:ole="">
            <v:imagedata r:id="rId392" o:title=""/>
          </v:shape>
          <o:OLEObject Type="Embed" ProgID="Equation.DSMT4" ShapeID="_x0000_i1242" DrawAspect="Content" ObjectID="_1689704319" r:id="rId39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cạnh của một tam giác. Mệnh đề nào sau đây không đúng:</w:t>
      </w:r>
    </w:p>
    <w:p w14:paraId="19EC8A31" w14:textId="77777777" w:rsidR="00C44296" w:rsidRPr="00321E2D" w:rsidRDefault="00C44296" w:rsidP="00321E2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00" w:dyaOrig="318" w14:anchorId="3089A8B2">
          <v:shape id="_x0000_i1243" type="#_x0000_t75" style="width:59.45pt;height:15.9pt" o:ole="">
            <v:imagedata r:id="rId394" o:title=""/>
          </v:shape>
          <o:OLEObject Type="Embed" ProgID="Equation.DSMT4" ShapeID="_x0000_i1243" DrawAspect="Content" ObjectID="_1689704320" r:id="rId395"/>
        </w:object>
      </w:r>
      <w:r w:rsidRPr="00321E2D">
        <w:rPr>
          <w:rFonts w:ascii="Chu Van An" w:eastAsia="Times New Rom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42" w:dyaOrig="318" w14:anchorId="2C198FA1">
          <v:shape id="_x0000_i1244" type="#_x0000_t75" style="width:61.95pt;height:15.9pt" o:ole="">
            <v:imagedata r:id="rId396" o:title=""/>
          </v:shape>
          <o:OLEObject Type="Embed" ProgID="Equation.DSMT4" ShapeID="_x0000_i1244" DrawAspect="Content" ObjectID="_1689704321" r:id="rId397"/>
        </w:object>
      </w:r>
      <w:r w:rsidRPr="00321E2D">
        <w:rPr>
          <w:rFonts w:ascii="Chu Van An" w:eastAsia="Times New Roman" w:hAnsi="Chu Van An" w:cs="Chu Van An"/>
          <w:sz w:val="24"/>
          <w:szCs w:val="24"/>
        </w:rPr>
        <w:t>.</w:t>
      </w:r>
    </w:p>
    <w:p w14:paraId="227E26C3" w14:textId="77777777" w:rsidR="00C44296" w:rsidRPr="00321E2D" w:rsidRDefault="00C44296" w:rsidP="00321E2D">
      <w:pPr>
        <w:tabs>
          <w:tab w:val="left" w:pos="1000"/>
          <w:tab w:val="left" w:pos="6000"/>
        </w:tabs>
        <w:spacing w:line="240" w:lineRule="auto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758" w:dyaOrig="318" w14:anchorId="6BA7DA98">
          <v:shape id="_x0000_i1245" type="#_x0000_t75" style="width:87.9pt;height:15.9pt" o:ole="">
            <v:imagedata r:id="rId398" o:title=""/>
          </v:shape>
          <o:OLEObject Type="Embed" ProgID="Equation.DSMT4" ShapeID="_x0000_i1245" DrawAspect="Content" ObjectID="_1689704322" r:id="rId39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744" w:dyaOrig="318" w14:anchorId="2179E185">
          <v:shape id="_x0000_i1246" type="#_x0000_t75" style="width:87.05pt;height:15.9pt" o:ole="">
            <v:imagedata r:id="rId400" o:title=""/>
          </v:shape>
          <o:OLEObject Type="Embed" ProgID="Equation.DSMT4" ShapeID="_x0000_i1246" DrawAspect="Content" ObjectID="_1689704323" r:id="rId401"/>
        </w:object>
      </w:r>
      <w:r w:rsidRPr="00321E2D">
        <w:rPr>
          <w:rFonts w:ascii="Chu Van An" w:eastAsia="Times New Roman" w:hAnsi="Chu Van An" w:cs="Chu Van An"/>
          <w:sz w:val="24"/>
          <w:szCs w:val="24"/>
        </w:rPr>
        <w:t>.</w:t>
      </w:r>
    </w:p>
    <w:p w14:paraId="5CA1B9B7" w14:textId="77777777" w:rsidR="00C44296" w:rsidRPr="00321E2D" w:rsidRDefault="00C44296" w:rsidP="00321E2D">
      <w:pPr>
        <w:spacing w:line="240" w:lineRule="auto"/>
        <w:ind w:left="1000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7030A0"/>
          <w:sz w:val="24"/>
          <w:szCs w:val="24"/>
        </w:rPr>
        <w:t>Lời</w:t>
      </w:r>
      <w:r w:rsidRPr="00321E2D">
        <w:rPr>
          <w:rFonts w:ascii="Chu Van An" w:hAnsi="Chu Van An" w:cs="Chu Van An"/>
          <w:color w:val="7030A0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color w:val="7030A0"/>
          <w:sz w:val="24"/>
          <w:szCs w:val="24"/>
        </w:rPr>
        <w:t>giải</w:t>
      </w:r>
    </w:p>
    <w:p w14:paraId="435E8822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b/>
          <w:color w:val="7030A0"/>
          <w:sz w:val="24"/>
          <w:szCs w:val="24"/>
        </w:rPr>
      </w:pPr>
      <w:r w:rsidRPr="00321E2D">
        <w:rPr>
          <w:rFonts w:ascii="Chu Van An" w:hAnsi="Chu Van An" w:cs="Chu Van An"/>
          <w:b/>
          <w:color w:val="7030A0"/>
          <w:sz w:val="24"/>
          <w:szCs w:val="24"/>
        </w:rPr>
        <w:t>Chọn D</w:t>
      </w:r>
    </w:p>
    <w:p w14:paraId="1C995459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Vì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8" w:dyaOrig="219" w14:anchorId="5BCD7F29">
          <v:shape id="_x0000_i1247" type="#_x0000_t75" style="width:10.05pt;height:10.9pt" o:ole="">
            <v:imagedata r:id="rId386" o:title=""/>
          </v:shape>
          <o:OLEObject Type="Embed" ProgID="Equation.DSMT4" ShapeID="_x0000_i1247" DrawAspect="Content" ObjectID="_1689704324" r:id="rId40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98" w:dyaOrig="282" w14:anchorId="75942B8C">
          <v:shape id="_x0000_i1248" type="#_x0000_t75" style="width:10.05pt;height:14.25pt" o:ole="">
            <v:imagedata r:id="rId388" o:title=""/>
          </v:shape>
          <o:OLEObject Type="Embed" ProgID="Equation.DSMT4" ShapeID="_x0000_i1248" DrawAspect="Content" ObjectID="_1689704325" r:id="rId40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84" w:dyaOrig="219" w14:anchorId="50578A07">
          <v:shape id="_x0000_i1249" type="#_x0000_t75" style="width:9.2pt;height:10.9pt" o:ole="">
            <v:imagedata r:id="rId390" o:title=""/>
          </v:shape>
          <o:OLEObject Type="Embed" ProgID="Equation.DSMT4" ShapeID="_x0000_i1249" DrawAspect="Content" ObjectID="_1689704326" r:id="rId40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độ dài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84" w:dyaOrig="282" w14:anchorId="4957053C">
          <v:shape id="_x0000_i1250" type="#_x0000_t75" style="width:9.2pt;height:14.25pt" o:ole="">
            <v:imagedata r:id="rId405" o:title=""/>
          </v:shape>
          <o:OLEObject Type="Embed" ProgID="Equation.DSMT4" ShapeID="_x0000_i1250" DrawAspect="Content" ObjectID="_1689704327" r:id="rId40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cạnh của một tam giác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1221" w:dyaOrig="318" w14:anchorId="2A70AEB5">
          <v:shape id="_x0000_i1251" type="#_x0000_t75" style="width:61.1pt;height:15.9pt" o:ole="">
            <v:imagedata r:id="rId407" o:title=""/>
          </v:shape>
          <o:OLEObject Type="Embed" ProgID="Equation.DSMT4" ShapeID="_x0000_i1251" DrawAspect="Content" ObjectID="_1689704328" r:id="rId40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145A58F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42" w:dyaOrig="318" w14:anchorId="3FEB1C69">
          <v:shape id="_x0000_i1252" type="#_x0000_t75" style="width:61.95pt;height:15.9pt" o:ole="">
            <v:imagedata r:id="rId409" o:title=""/>
          </v:shape>
          <o:OLEObject Type="Embed" ProgID="Equation.DSMT4" ShapeID="_x0000_i1252" DrawAspect="Content" ObjectID="_1689704329" r:id="rId41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179" w:dyaOrig="282" w14:anchorId="39ADCD00">
          <v:shape id="_x0000_i1253" type="#_x0000_t75" style="width:59.45pt;height:14.25pt" o:ole="">
            <v:imagedata r:id="rId411" o:title=""/>
          </v:shape>
          <o:OLEObject Type="Embed" ProgID="Equation.DSMT4" ShapeID="_x0000_i1253" DrawAspect="Content" ObjectID="_1689704330" r:id="rId412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304" w:dyaOrig="240" w14:anchorId="5B9E3F35">
          <v:shape id="_x0000_i1254" type="#_x0000_t75" style="width:15.05pt;height:12.55pt" o:ole="">
            <v:imagedata r:id="rId413" o:title=""/>
          </v:shape>
          <o:OLEObject Type="Embed" ProgID="Equation.DSMT4" ShapeID="_x0000_i1254" DrawAspect="Content" ObjectID="_1689704331" r:id="rId41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Đáp án A đúng.</w:t>
      </w:r>
    </w:p>
    <w:p w14:paraId="27ED46E0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758" w:dyaOrig="318" w14:anchorId="60EBB5A9">
          <v:shape id="_x0000_i1255" type="#_x0000_t75" style="width:87.9pt;height:15.9pt" o:ole="">
            <v:imagedata r:id="rId415" o:title=""/>
          </v:shape>
          <o:OLEObject Type="Embed" ProgID="Equation.DSMT4" ShapeID="_x0000_i1255" DrawAspect="Content" ObjectID="_1689704332" r:id="rId41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539" w:dyaOrig="438" w14:anchorId="4DA4F354">
          <v:shape id="_x0000_i1256" type="#_x0000_t75" style="width:77pt;height:21.75pt" o:ole="">
            <v:imagedata r:id="rId417" o:title=""/>
          </v:shape>
          <o:OLEObject Type="Embed" ProgID="Equation.DSMT4" ShapeID="_x0000_i1256" DrawAspect="Content" ObjectID="_1689704333" r:id="rId418"/>
        </w:object>
      </w:r>
      <w:r w:rsidRPr="00321E2D">
        <w:rPr>
          <w:rFonts w:ascii="Chu Van An" w:hAnsi="Chu Van An" w:cs="Chu Van An"/>
          <w:position w:val="-30"/>
          <w:sz w:val="24"/>
          <w:szCs w:val="24"/>
        </w:rPr>
        <w:object w:dxaOrig="1461" w:dyaOrig="720" w14:anchorId="4C17BCAD">
          <v:shape id="_x0000_i1257" type="#_x0000_t75" style="width:73.65pt;height:36pt" o:ole="">
            <v:imagedata r:id="rId419" o:title=""/>
          </v:shape>
          <o:OLEObject Type="Embed" ProgID="Equation.DSMT4" ShapeID="_x0000_i1257" DrawAspect="Content" ObjectID="_1689704334" r:id="rId420"/>
        </w:object>
      </w:r>
      <w:r w:rsidRPr="00321E2D">
        <w:rPr>
          <w:rFonts w:ascii="Chu Van An" w:hAnsi="Chu Van An" w:cs="Chu Van An"/>
          <w:position w:val="-30"/>
          <w:sz w:val="24"/>
          <w:szCs w:val="24"/>
        </w:rPr>
        <w:object w:dxaOrig="1320" w:dyaOrig="720" w14:anchorId="45AE068C">
          <v:shape id="_x0000_i1258" type="#_x0000_t75" style="width:66.15pt;height:36pt" o:ole="">
            <v:imagedata r:id="rId421" o:title=""/>
          </v:shape>
          <o:OLEObject Type="Embed" ProgID="Equation.DSMT4" ShapeID="_x0000_i1258" DrawAspect="Content" ObjectID="_1689704335" r:id="rId422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304" w:dyaOrig="240" w14:anchorId="403E108F">
          <v:shape id="_x0000_i1259" type="#_x0000_t75" style="width:15.05pt;height:12.55pt" o:ole="">
            <v:imagedata r:id="rId423" o:title=""/>
          </v:shape>
          <o:OLEObject Type="Embed" ProgID="Equation.DSMT4" ShapeID="_x0000_i1259" DrawAspect="Content" ObjectID="_1689704336" r:id="rId42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Đáp án B đúng.</w:t>
      </w:r>
    </w:p>
    <w:p w14:paraId="54C4D6BE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744" w:dyaOrig="318" w14:anchorId="280E26C7">
          <v:shape id="_x0000_i1260" type="#_x0000_t75" style="width:87.05pt;height:15.9pt" o:ole="">
            <v:imagedata r:id="rId425" o:title=""/>
          </v:shape>
          <o:OLEObject Type="Embed" ProgID="Equation.DSMT4" ShapeID="_x0000_i1260" DrawAspect="Content" ObjectID="_1689704337" r:id="rId42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560" w:dyaOrig="438" w14:anchorId="41F25831">
          <v:shape id="_x0000_i1261" type="#_x0000_t75" style="width:77.85pt;height:21.75pt" o:ole="">
            <v:imagedata r:id="rId427" o:title=""/>
          </v:shape>
          <o:OLEObject Type="Embed" ProgID="Equation.DSMT4" ShapeID="_x0000_i1261" DrawAspect="Content" ObjectID="_1689704338" r:id="rId428"/>
        </w:object>
      </w:r>
      <w:r w:rsidRPr="00321E2D">
        <w:rPr>
          <w:rFonts w:ascii="Chu Van An" w:hAnsi="Chu Van An" w:cs="Chu Van An"/>
          <w:position w:val="-30"/>
          <w:sz w:val="24"/>
          <w:szCs w:val="24"/>
        </w:rPr>
        <w:object w:dxaOrig="1419" w:dyaOrig="720" w14:anchorId="092E169D">
          <v:shape id="_x0000_i1262" type="#_x0000_t75" style="width:70.35pt;height:36pt" o:ole="">
            <v:imagedata r:id="rId429" o:title=""/>
          </v:shape>
          <o:OLEObject Type="Embed" ProgID="Equation.DSMT4" ShapeID="_x0000_i1262" DrawAspect="Content" ObjectID="_1689704339" r:id="rId430"/>
        </w:object>
      </w:r>
      <w:r w:rsidRPr="00321E2D">
        <w:rPr>
          <w:rFonts w:ascii="Chu Van An" w:hAnsi="Chu Van An" w:cs="Chu Van An"/>
          <w:position w:val="-30"/>
          <w:sz w:val="24"/>
          <w:szCs w:val="24"/>
        </w:rPr>
        <w:object w:dxaOrig="1299" w:dyaOrig="720" w14:anchorId="48262B19">
          <v:shape id="_x0000_i1263" type="#_x0000_t75" style="width:65.3pt;height:36pt" o:ole="">
            <v:imagedata r:id="rId431" o:title=""/>
          </v:shape>
          <o:OLEObject Type="Embed" ProgID="Equation.DSMT4" ShapeID="_x0000_i1263" DrawAspect="Content" ObjectID="_1689704340" r:id="rId432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304" w:dyaOrig="240" w14:anchorId="7B504268">
          <v:shape id="_x0000_i1264" type="#_x0000_t75" style="width:15.05pt;height:12.55pt" o:ole="">
            <v:imagedata r:id="rId433" o:title=""/>
          </v:shape>
          <o:OLEObject Type="Embed" ProgID="Equation.DSMT4" ShapeID="_x0000_i1264" DrawAspect="Content" ObjectID="_1689704341" r:id="rId43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Đáp án C sai.</w:t>
      </w:r>
    </w:p>
    <w:p w14:paraId="1E6F08EC" w14:textId="77777777" w:rsidR="00C44296" w:rsidRPr="00321E2D" w:rsidRDefault="00C44296" w:rsidP="00321E2D">
      <w:pPr>
        <w:spacing w:line="240" w:lineRule="auto"/>
        <w:ind w:left="1000"/>
        <w:rPr>
          <w:rFonts w:ascii="Chu Van An" w:hAnsi="Chu Van An" w:cs="Chu Van An"/>
          <w:b/>
          <w:color w:val="7030A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00" w:dyaOrig="318" w14:anchorId="5110984D">
          <v:shape id="_x0000_i1265" type="#_x0000_t75" style="width:59.45pt;height:15.9pt" o:ole="">
            <v:imagedata r:id="rId435" o:title=""/>
          </v:shape>
          <o:OLEObject Type="Embed" ProgID="Equation.DSMT4" ShapeID="_x0000_i1265" DrawAspect="Content" ObjectID="_1689704342" r:id="rId43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200" w:dyaOrig="282" w14:anchorId="04AF9A04">
          <v:shape id="_x0000_i1266" type="#_x0000_t75" style="width:59.45pt;height:14.25pt" o:ole="">
            <v:imagedata r:id="rId437" o:title=""/>
          </v:shape>
          <o:OLEObject Type="Embed" ProgID="Equation.DSMT4" ShapeID="_x0000_i1266" DrawAspect="Content" ObjectID="_1689704343" r:id="rId438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304" w:dyaOrig="240" w14:anchorId="5FB44F56">
          <v:shape id="_x0000_i1267" type="#_x0000_t75" style="width:15.05pt;height:12.55pt" o:ole="">
            <v:imagedata r:id="rId439" o:title=""/>
          </v:shape>
          <o:OLEObject Type="Embed" ProgID="Equation.DSMT4" ShapeID="_x0000_i1267" DrawAspect="Content" ObjectID="_1689704344" r:id="rId44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Đáp án D đúng.</w:t>
      </w:r>
    </w:p>
    <w:p w14:paraId="24B60DAB" w14:textId="77777777" w:rsidR="00C44296" w:rsidRPr="00321E2D" w:rsidRDefault="00C44296" w:rsidP="00321E2D">
      <w:pPr>
        <w:spacing w:line="240" w:lineRule="auto"/>
        <w:ind w:left="1000" w:hanging="1000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10. 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321E2D">
        <w:rPr>
          <w:rFonts w:ascii="Chu Van An" w:eastAsia="Calibri" w:hAnsi="Chu Van An" w:cs="Chu Van An"/>
          <w:sz w:val="24"/>
          <w:szCs w:val="24"/>
        </w:rPr>
        <w:t xml:space="preserve">Cho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80" w:dyaOrig="285" w14:anchorId="235485D0">
          <v:shape id="_x0000_i1268" type="#_x0000_t75" style="width:23.45pt;height:14.25pt" o:ole="">
            <v:imagedata r:id="rId315" o:title=""/>
          </v:shape>
          <o:OLEObject Type="Embed" ProgID="Equation.DSMT4" ShapeID="_x0000_i1268" DrawAspect="Content" ObjectID="_1689704345" r:id="rId441"/>
        </w:object>
      </w:r>
      <w:r w:rsidRPr="00321E2D">
        <w:rPr>
          <w:rFonts w:ascii="Chu Van An" w:eastAsia="Calibri" w:hAnsi="Chu Van An" w:cs="Chu Van An"/>
          <w:sz w:val="24"/>
          <w:szCs w:val="24"/>
        </w:rPr>
        <w:t xml:space="preserve">,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480" w:dyaOrig="300" w14:anchorId="7C9E41CB">
          <v:shape id="_x0000_i1269" type="#_x0000_t75" style="width:23.45pt;height:15.05pt" o:ole="">
            <v:imagedata r:id="rId317" o:title=""/>
          </v:shape>
          <o:OLEObject Type="Embed" ProgID="Equation.DSMT4" ShapeID="_x0000_i1269" DrawAspect="Content" ObjectID="_1689704346" r:id="rId442"/>
        </w:object>
      </w:r>
      <w:r w:rsidRPr="00321E2D">
        <w:rPr>
          <w:rFonts w:ascii="Chu Van An" w:eastAsia="Calibri" w:hAnsi="Chu Van An" w:cs="Chu Van An"/>
          <w:sz w:val="24"/>
          <w:szCs w:val="24"/>
        </w:rPr>
        <w:t xml:space="preserve">. Trong các bất đẳng thức dưới đây, bất đẳng thức nào </w:t>
      </w:r>
      <w:r w:rsidRPr="00321E2D">
        <w:rPr>
          <w:rFonts w:ascii="Chu Van An" w:eastAsia="Calibri" w:hAnsi="Chu Van An" w:cs="Chu Van An"/>
          <w:b/>
          <w:sz w:val="24"/>
          <w:szCs w:val="24"/>
        </w:rPr>
        <w:t>sai</w:t>
      </w:r>
      <w:r w:rsidRPr="00321E2D">
        <w:rPr>
          <w:rFonts w:ascii="Chu Van An" w:eastAsia="Calibri" w:hAnsi="Chu Van An" w:cs="Chu Van An"/>
          <w:sz w:val="24"/>
          <w:szCs w:val="24"/>
        </w:rPr>
        <w:t>?</w:t>
      </w:r>
    </w:p>
    <w:p w14:paraId="77371AFB" w14:textId="77777777" w:rsidR="00C44296" w:rsidRPr="00321E2D" w:rsidRDefault="00C44296" w:rsidP="00321E2D">
      <w:pPr>
        <w:tabs>
          <w:tab w:val="left" w:pos="1000"/>
          <w:tab w:val="left" w:pos="3500"/>
          <w:tab w:val="left" w:pos="6000"/>
          <w:tab w:val="left" w:pos="8500"/>
        </w:tabs>
        <w:spacing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321E2D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410" w:dyaOrig="375" w14:anchorId="5E4F02A7">
          <v:shape id="_x0000_i1270" type="#_x0000_t75" style="width:70.35pt;height:19.25pt" o:ole="">
            <v:imagedata r:id="rId321" o:title=""/>
          </v:shape>
          <o:OLEObject Type="Embed" ProgID="Equation.DSMT4" ShapeID="_x0000_i1270" DrawAspect="Content" ObjectID="_1689704347" r:id="rId443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Calibri" w:hAnsi="Chu Van An" w:cs="Chu Van An"/>
          <w:b/>
          <w:color w:val="0000FF"/>
          <w:position w:val="-12"/>
          <w:sz w:val="24"/>
          <w:szCs w:val="24"/>
        </w:rPr>
        <w:object w:dxaOrig="1170" w:dyaOrig="390" w14:anchorId="1825AEE4">
          <v:shape id="_x0000_i1271" type="#_x0000_t75" style="width:58.6pt;height:20.1pt" o:ole="">
            <v:imagedata r:id="rId323" o:title=""/>
          </v:shape>
          <o:OLEObject Type="Embed" ProgID="Equation.DSMT4" ShapeID="_x0000_i1271" DrawAspect="Content" ObjectID="_1689704348" r:id="rId444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Calibri" w:hAnsi="Chu Van An" w:cs="Chu Van An"/>
          <w:color w:val="000000"/>
          <w:position w:val="-12"/>
          <w:sz w:val="24"/>
          <w:szCs w:val="24"/>
        </w:rPr>
        <w:object w:dxaOrig="1410" w:dyaOrig="390" w14:anchorId="78B31BB8">
          <v:shape id="_x0000_i1272" type="#_x0000_t75" style="width:70.35pt;height:20.1pt" o:ole="">
            <v:imagedata r:id="rId325" o:title=""/>
          </v:shape>
          <o:OLEObject Type="Embed" ProgID="Equation.DSMT4" ShapeID="_x0000_i1272" DrawAspect="Content" ObjectID="_1689704349" r:id="rId445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Calibri" w:hAnsi="Chu Van An" w:cs="Chu Van An"/>
          <w:color w:val="000000"/>
          <w:position w:val="-8"/>
          <w:sz w:val="24"/>
          <w:szCs w:val="24"/>
        </w:rPr>
        <w:object w:dxaOrig="1155" w:dyaOrig="375" w14:anchorId="0A3B5935">
          <v:shape id="_x0000_i1273" type="#_x0000_t75" style="width:57.75pt;height:19.25pt" o:ole="">
            <v:imagedata r:id="rId319" o:title=""/>
          </v:shape>
          <o:OLEObject Type="Embed" ProgID="Equation.DSMT4" ShapeID="_x0000_i1273" DrawAspect="Content" ObjectID="_1689704350" r:id="rId446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1813026D" w14:textId="77777777" w:rsidR="00C44296" w:rsidRPr="00321E2D" w:rsidRDefault="00C44296" w:rsidP="00321E2D">
      <w:pPr>
        <w:spacing w:line="240" w:lineRule="auto"/>
        <w:ind w:left="1000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0000FF"/>
          <w:sz w:val="24"/>
          <w:szCs w:val="24"/>
        </w:rPr>
        <w:t>Lời giải</w:t>
      </w:r>
    </w:p>
    <w:p w14:paraId="2C50D129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0000FF"/>
          <w:sz w:val="24"/>
          <w:szCs w:val="24"/>
        </w:rPr>
        <w:t>Chọn A</w:t>
      </w:r>
    </w:p>
    <w:p w14:paraId="3374E943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 xml:space="preserve">* </w:t>
      </w:r>
      <w:r w:rsidRPr="00321E2D">
        <w:rPr>
          <w:rFonts w:ascii="Chu Van An" w:eastAsia="Calibri" w:hAnsi="Chu Van An" w:cs="Chu Van An"/>
          <w:color w:val="000000"/>
          <w:position w:val="-18"/>
          <w:sz w:val="24"/>
          <w:szCs w:val="24"/>
        </w:rPr>
        <w:object w:dxaOrig="1560" w:dyaOrig="570" w14:anchorId="21DA075E">
          <v:shape id="_x0000_i1274" type="#_x0000_t75" style="width:77.85pt;height:28.45pt" o:ole="">
            <v:imagedata r:id="rId327" o:title=""/>
          </v:shape>
          <o:OLEObject Type="Embed" ProgID="Equation.DSMT4" ShapeID="_x0000_i1274" DrawAspect="Content" ObjectID="_1689704351" r:id="rId447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 xml:space="preserve"> </w:t>
      </w:r>
      <w:r w:rsidRPr="00321E2D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2520" w:dyaOrig="405" w14:anchorId="44597511">
          <v:shape id="_x0000_i1275" type="#_x0000_t75" style="width:126.4pt;height:20.1pt" o:ole="">
            <v:imagedata r:id="rId329" o:title=""/>
          </v:shape>
          <o:OLEObject Type="Embed" ProgID="Equation.DSMT4" ShapeID="_x0000_i1275" DrawAspect="Content" ObjectID="_1689704352" r:id="rId448"/>
        </w:object>
      </w:r>
      <w:r w:rsidRPr="00321E2D">
        <w:rPr>
          <w:rFonts w:ascii="Chu Van An" w:eastAsia="Calibri" w:hAnsi="Chu Van An" w:cs="Chu Van An"/>
          <w:color w:val="000000"/>
          <w:position w:val="-8"/>
          <w:sz w:val="24"/>
          <w:szCs w:val="24"/>
        </w:rPr>
        <w:object w:dxaOrig="1785" w:dyaOrig="375" w14:anchorId="36ECF7CD">
          <v:shape id="_x0000_i1276" type="#_x0000_t75" style="width:88.75pt;height:19.25pt" o:ole="">
            <v:imagedata r:id="rId331" o:title=""/>
          </v:shape>
          <o:OLEObject Type="Embed" ProgID="Equation.DSMT4" ShapeID="_x0000_i1276" DrawAspect="Content" ObjectID="_1689704353" r:id="rId449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 xml:space="preserve"> </w:t>
      </w:r>
      <w:r w:rsidRPr="00321E2D">
        <w:rPr>
          <w:rFonts w:ascii="Chu Van An" w:eastAsia="Calibri" w:hAnsi="Chu Van An" w:cs="Chu Van An"/>
          <w:color w:val="000000"/>
          <w:position w:val="-8"/>
          <w:sz w:val="24"/>
          <w:szCs w:val="24"/>
        </w:rPr>
        <w:object w:dxaOrig="1455" w:dyaOrig="375" w14:anchorId="3BEB3928">
          <v:shape id="_x0000_i1277" type="#_x0000_t75" style="width:72.85pt;height:19.25pt" o:ole="">
            <v:imagedata r:id="rId333" o:title=""/>
          </v:shape>
          <o:OLEObject Type="Embed" ProgID="Equation.DSMT4" ShapeID="_x0000_i1277" DrawAspect="Content" ObjectID="_1689704354" r:id="rId450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2725813D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Tương tự </w:t>
      </w:r>
      <w:r w:rsidRPr="00321E2D">
        <w:rPr>
          <w:rFonts w:ascii="Chu Van An" w:eastAsia="Calibri" w:hAnsi="Chu Van An" w:cs="Chu Van An"/>
          <w:b/>
          <w:color w:val="0000FF"/>
          <w:position w:val="-12"/>
          <w:sz w:val="24"/>
          <w:szCs w:val="24"/>
        </w:rPr>
        <w:object w:dxaOrig="1170" w:dyaOrig="390" w14:anchorId="49FC8A86">
          <v:shape id="_x0000_i1278" type="#_x0000_t75" style="width:58.6pt;height:20.1pt" o:ole="">
            <v:imagedata r:id="rId323" o:title=""/>
          </v:shape>
          <o:OLEObject Type="Embed" ProgID="Equation.DSMT4" ShapeID="_x0000_i1278" DrawAspect="Content" ObjectID="_1689704355" r:id="rId451"/>
        </w:object>
      </w:r>
      <w:r w:rsidRPr="00321E2D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>cũng đúng.</w:t>
      </w:r>
    </w:p>
    <w:p w14:paraId="64DBC917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* </w:t>
      </w:r>
      <w:r w:rsidRPr="00321E2D">
        <w:rPr>
          <w:rFonts w:ascii="Chu Van An" w:eastAsia="Calibri" w:hAnsi="Chu Van An" w:cs="Chu Van An"/>
          <w:position w:val="-18"/>
          <w:sz w:val="24"/>
          <w:szCs w:val="24"/>
        </w:rPr>
        <w:object w:dxaOrig="1740" w:dyaOrig="570" w14:anchorId="785B0C18">
          <v:shape id="_x0000_i1279" type="#_x0000_t75" style="width:87.05pt;height:28.45pt" o:ole="">
            <v:imagedata r:id="rId336" o:title=""/>
          </v:shape>
          <o:OLEObject Type="Embed" ProgID="Equation.DSMT4" ShapeID="_x0000_i1279" DrawAspect="Content" ObjectID="_1689704356" r:id="rId452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321E2D">
        <w:rPr>
          <w:rFonts w:ascii="Chu Van An" w:eastAsia="Calibri" w:hAnsi="Chu Van An" w:cs="Chu Van An"/>
          <w:position w:val="-18"/>
          <w:sz w:val="24"/>
          <w:szCs w:val="24"/>
        </w:rPr>
        <w:object w:dxaOrig="2940" w:dyaOrig="480" w14:anchorId="57EBF79E">
          <v:shape id="_x0000_i1280" type="#_x0000_t75" style="width:146.5pt;height:23.45pt" o:ole="">
            <v:imagedata r:id="rId338" o:title=""/>
          </v:shape>
          <o:OLEObject Type="Embed" ProgID="Equation.DSMT4" ShapeID="_x0000_i1280" DrawAspect="Content" ObjectID="_1689704357" r:id="rId453"/>
        </w:object>
      </w:r>
      <w:r w:rsidRPr="00321E2D">
        <w:rPr>
          <w:rFonts w:ascii="Chu Van An" w:eastAsia="Calibri" w:hAnsi="Chu Van An" w:cs="Chu Van An"/>
          <w:position w:val="-18"/>
          <w:sz w:val="24"/>
          <w:szCs w:val="24"/>
        </w:rPr>
        <w:object w:dxaOrig="2175" w:dyaOrig="480" w14:anchorId="12874ED4">
          <v:shape id="_x0000_i1281" type="#_x0000_t75" style="width:108.85pt;height:23.45pt" o:ole="">
            <v:imagedata r:id="rId340" o:title=""/>
          </v:shape>
          <o:OLEObject Type="Embed" ProgID="Equation.DSMT4" ShapeID="_x0000_i1281" DrawAspect="Content" ObjectID="_1689704358" r:id="rId454"/>
        </w:object>
      </w:r>
      <w:r w:rsidRPr="00321E2D">
        <w:rPr>
          <w:rFonts w:ascii="Chu Van An" w:eastAsia="Calibri" w:hAnsi="Chu Van An" w:cs="Chu Van An"/>
          <w:position w:val="-12"/>
          <w:sz w:val="24"/>
          <w:szCs w:val="24"/>
        </w:rPr>
        <w:object w:dxaOrig="2040" w:dyaOrig="390" w14:anchorId="6BE7DA1A">
          <v:shape id="_x0000_i1282" type="#_x0000_t75" style="width:102.15pt;height:20.1pt" o:ole="">
            <v:imagedata r:id="rId342" o:title=""/>
          </v:shape>
          <o:OLEObject Type="Embed" ProgID="Equation.DSMT4" ShapeID="_x0000_i1282" DrawAspect="Content" ObjectID="_1689704359" r:id="rId455"/>
        </w:object>
      </w:r>
      <w:r w:rsidRPr="00321E2D">
        <w:rPr>
          <w:rFonts w:ascii="Chu Van An" w:eastAsia="Calibri" w:hAnsi="Chu Van An" w:cs="Chu Van An"/>
          <w:position w:val="-12"/>
          <w:sz w:val="24"/>
          <w:szCs w:val="24"/>
        </w:rPr>
        <w:object w:dxaOrig="1725" w:dyaOrig="390" w14:anchorId="38A71567">
          <v:shape id="_x0000_i1283" type="#_x0000_t75" style="width:86.25pt;height:20.1pt" o:ole="">
            <v:imagedata r:id="rId344" o:title=""/>
          </v:shape>
          <o:OLEObject Type="Embed" ProgID="Equation.DSMT4" ShapeID="_x0000_i1283" DrawAspect="Content" ObjectID="_1689704360" r:id="rId456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>đúng.</w:t>
      </w:r>
    </w:p>
    <w:p w14:paraId="5EBE5F94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Vì vai trò của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40" w14:anchorId="7CECD0EE">
          <v:shape id="_x0000_i1284" type="#_x0000_t75" style="width:12.55pt;height:12.55pt" o:ole="">
            <v:imagedata r:id="rId346" o:title=""/>
          </v:shape>
          <o:OLEObject Type="Embed" ProgID="Equation.DSMT4" ShapeID="_x0000_i1284" DrawAspect="Content" ObjectID="_1689704361" r:id="rId457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240" w:dyaOrig="270" w14:anchorId="2418235D">
          <v:shape id="_x0000_i1285" type="#_x0000_t75" style="width:12.55pt;height:13.4pt" o:ole="">
            <v:imagedata r:id="rId348" o:title=""/>
          </v:shape>
          <o:OLEObject Type="Embed" ProgID="Equation.DSMT4" ShapeID="_x0000_i1285" DrawAspect="Content" ObjectID="_1689704362" r:id="rId458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như nhau nên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1410" w:dyaOrig="375" w14:anchorId="4D1165A6">
          <v:shape id="_x0000_i1286" type="#_x0000_t75" style="width:70.35pt;height:19.25pt" o:ole="">
            <v:imagedata r:id="rId350" o:title=""/>
          </v:shape>
          <o:OLEObject Type="Embed" ProgID="Equation.DSMT4" ShapeID="_x0000_i1286" DrawAspect="Content" ObjectID="_1689704363" r:id="rId459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đúng, do đó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1410" w:dyaOrig="375" w14:anchorId="2F757A5B">
          <v:shape id="_x0000_i1287" type="#_x0000_t75" style="width:70.35pt;height:19.25pt" o:ole="">
            <v:imagedata r:id="rId352" o:title=""/>
          </v:shape>
          <o:OLEObject Type="Embed" ProgID="Equation.DSMT4" ShapeID="_x0000_i1287" DrawAspect="Content" ObjectID="_1689704364" r:id="rId460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sai.</w:t>
      </w:r>
    </w:p>
    <w:p w14:paraId="4865A401" w14:textId="77777777" w:rsidR="00C44296" w:rsidRPr="00321E2D" w:rsidRDefault="00C44296" w:rsidP="00321E2D">
      <w:pPr>
        <w:spacing w:line="240" w:lineRule="auto"/>
        <w:ind w:left="1000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sz w:val="24"/>
          <w:szCs w:val="24"/>
          <w:lang w:val="vi-VN"/>
        </w:rPr>
        <w:lastRenderedPageBreak/>
        <w:t xml:space="preserve">Hoặc kiểm tra bằng phản ví dụ: với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80" w:dyaOrig="285" w14:anchorId="48E3C1DC">
          <v:shape id="_x0000_i1288" type="#_x0000_t75" style="width:23.45pt;height:14.25pt" o:ole="">
            <v:imagedata r:id="rId354" o:title=""/>
          </v:shape>
          <o:OLEObject Type="Embed" ProgID="Equation.DSMT4" ShapeID="_x0000_i1288" DrawAspect="Content" ObjectID="_1689704365" r:id="rId461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,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480" w:dyaOrig="300" w14:anchorId="6490F5BA">
          <v:shape id="_x0000_i1289" type="#_x0000_t75" style="width:23.45pt;height:15.05pt" o:ole="">
            <v:imagedata r:id="rId356" o:title=""/>
          </v:shape>
          <o:OLEObject Type="Embed" ProgID="Equation.DSMT4" ShapeID="_x0000_i1289" DrawAspect="Content" ObjectID="_1689704366" r:id="rId462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thì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2100" w:dyaOrig="375" w14:anchorId="282FD47C">
          <v:shape id="_x0000_i1290" type="#_x0000_t75" style="width:105.5pt;height:19.25pt" o:ole="">
            <v:imagedata r:id="rId358" o:title=""/>
          </v:shape>
          <o:OLEObject Type="Embed" ProgID="Equation.DSMT4" ShapeID="_x0000_i1290" DrawAspect="Content" ObjectID="_1689704367" r:id="rId463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>: sai.</w:t>
      </w:r>
    </w:p>
    <w:p w14:paraId="7E51A223" w14:textId="77777777" w:rsidR="00C44296" w:rsidRPr="00321E2D" w:rsidRDefault="00C44296" w:rsidP="00321E2D">
      <w:pPr>
        <w:pStyle w:val="ListParagraph"/>
        <w:spacing w:after="0" w:line="240" w:lineRule="auto"/>
        <w:ind w:left="1000" w:hanging="1000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11. 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420" w:dyaOrig="255" w14:anchorId="4DF772CF">
          <v:shape id="_x0000_i1291" type="#_x0000_t75" style="width:20.95pt;height:12.55pt" o:ole="">
            <v:imagedata r:id="rId464" o:title=""/>
          </v:shape>
          <o:OLEObject Type="Embed" ProgID="Equation.DSMT4" ShapeID="_x0000_i1291" DrawAspect="Content" ObjectID="_1689704368" r:id="rId46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các số thực thỏa mãn </w:t>
      </w:r>
      <w:r w:rsidRPr="00321E2D">
        <w:rPr>
          <w:rFonts w:ascii="Chu Van An" w:hAnsi="Chu Van An" w:cs="Chu Van An"/>
          <w:position w:val="-32"/>
          <w:sz w:val="24"/>
          <w:szCs w:val="24"/>
        </w:rPr>
        <w:object w:dxaOrig="1665" w:dyaOrig="750" w14:anchorId="28FC6045">
          <v:shape id="_x0000_i1292" type="#_x0000_t75" style="width:83.7pt;height:37.65pt" o:ole="">
            <v:imagedata r:id="rId466" o:title=""/>
          </v:shape>
          <o:OLEObject Type="Embed" ProgID="Equation.DSMT4" ShapeID="_x0000_i1292" DrawAspect="Content" ObjectID="_1689704369" r:id="rId46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Gọi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480" w:dyaOrig="315" w14:anchorId="7505EE36">
          <v:shape id="_x0000_i1293" type="#_x0000_t75" style="width:23.45pt;height:15.9pt" o:ole="">
            <v:imagedata r:id="rId468" o:title=""/>
          </v:shape>
          <o:OLEObject Type="Embed" ProgID="Equation.DSMT4" ShapeID="_x0000_i1293" DrawAspect="Content" ObjectID="_1689704370" r:id="rId46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lần lượt là giá trị nhỏ nhất và lớn nhất của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1575" w:dyaOrig="360" w14:anchorId="7F9081D4">
          <v:shape id="_x0000_i1294" type="#_x0000_t75" style="width:78.7pt;height:18.4pt" o:ole="">
            <v:imagedata r:id="rId470" o:title=""/>
          </v:shape>
          <o:OLEObject Type="Embed" ProgID="Equation.DSMT4" ShapeID="_x0000_i1294" DrawAspect="Content" ObjectID="_1689704371" r:id="rId47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của </w:t>
      </w:r>
      <w:r w:rsidRPr="00321E2D">
        <w:rPr>
          <w:rFonts w:ascii="Chu Van An" w:hAnsi="Chu Van An" w:cs="Chu Van An"/>
          <w:position w:val="-4"/>
          <w:sz w:val="24"/>
          <w:szCs w:val="24"/>
        </w:rPr>
        <w:object w:dxaOrig="615" w:dyaOrig="255" w14:anchorId="65D197BA">
          <v:shape id="_x0000_i1295" type="#_x0000_t75" style="width:30.15pt;height:12.55pt" o:ole="">
            <v:imagedata r:id="rId472" o:title=""/>
          </v:shape>
          <o:OLEObject Type="Embed" ProgID="Equation.DSMT4" ShapeID="_x0000_i1295" DrawAspect="Content" ObjectID="_1689704372" r:id="rId47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là:</w:t>
      </w:r>
    </w:p>
    <w:p w14:paraId="1CC60883" w14:textId="77777777" w:rsidR="00C44296" w:rsidRPr="00321E2D" w:rsidRDefault="00C44296" w:rsidP="00321E2D">
      <w:pPr>
        <w:pStyle w:val="ListParagraph"/>
        <w:tabs>
          <w:tab w:val="left" w:pos="1000"/>
          <w:tab w:val="left" w:pos="3500"/>
          <w:tab w:val="left" w:pos="6000"/>
          <w:tab w:val="left" w:pos="8500"/>
        </w:tabs>
        <w:spacing w:after="0" w:line="240" w:lineRule="auto"/>
        <w:ind w:left="0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A. </w:t>
      </w:r>
      <w:r w:rsidRPr="00321E2D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color w:val="000080"/>
          <w:position w:val="-24"/>
          <w:sz w:val="24"/>
          <w:szCs w:val="24"/>
        </w:rPr>
        <w:object w:dxaOrig="240" w:dyaOrig="630" w14:anchorId="34B6A232">
          <v:shape id="_x0000_i1296" type="#_x0000_t75" style="width:12.55pt;height:31pt" o:ole="">
            <v:imagedata r:id="rId474" o:title=""/>
          </v:shape>
          <o:OLEObject Type="Embed" ProgID="Equation.DSMT4" ShapeID="_x0000_i1296" DrawAspect="Content" ObjectID="_1689704373" r:id="rId475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color w:val="000080"/>
          <w:position w:val="-6"/>
          <w:sz w:val="24"/>
          <w:szCs w:val="24"/>
        </w:rPr>
        <w:object w:dxaOrig="285" w:dyaOrig="255" w14:anchorId="5D793A05">
          <v:shape id="_x0000_i1297" type="#_x0000_t75" style="width:14.25pt;height:12.55pt" o:ole="">
            <v:imagedata r:id="rId476" o:title=""/>
          </v:shape>
          <o:OLEObject Type="Embed" ProgID="Equation.DSMT4" ShapeID="_x0000_i1297" DrawAspect="Content" ObjectID="_1689704374" r:id="rId477"/>
        </w:object>
      </w:r>
      <w:r w:rsidRPr="00321E2D">
        <w:rPr>
          <w:rStyle w:val="fontstyle01"/>
          <w:rFonts w:ascii="Chu Van An" w:hAnsi="Chu Van An" w:cs="Chu Van An"/>
          <w:color w:val="000080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color w:val="000080"/>
          <w:position w:val="-24"/>
          <w:sz w:val="24"/>
          <w:szCs w:val="24"/>
        </w:rPr>
        <w:object w:dxaOrig="225" w:dyaOrig="615" w14:anchorId="0EB3B433">
          <v:shape id="_x0000_i1298" type="#_x0000_t75" style="width:11.7pt;height:30.15pt" o:ole="">
            <v:imagedata r:id="rId478" o:title=""/>
          </v:shape>
          <o:OLEObject Type="Embed" ProgID="Equation.DSMT4" ShapeID="_x0000_i1298" DrawAspect="Content" ObjectID="_1689704375" r:id="rId479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Style w:val="fontstyle01"/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321E2D">
        <w:rPr>
          <w:rStyle w:val="fontstyle01"/>
          <w:rFonts w:ascii="Chu Van An" w:hAnsi="Chu Van An" w:cs="Chu Van An"/>
          <w:b/>
          <w:color w:val="0000FF"/>
        </w:rPr>
        <w:t xml:space="preserve"> </w:t>
      </w:r>
      <w:r w:rsidRPr="00321E2D">
        <w:rPr>
          <w:rFonts w:ascii="Chu Van An" w:hAnsi="Chu Van An" w:cs="Chu Van An"/>
          <w:color w:val="000080"/>
          <w:position w:val="-4"/>
          <w:sz w:val="24"/>
          <w:szCs w:val="24"/>
        </w:rPr>
        <w:object w:dxaOrig="135" w:dyaOrig="255" w14:anchorId="1F14CEF6">
          <v:shape id="_x0000_i1299" type="#_x0000_t75" style="width:6.7pt;height:12.55pt" o:ole="">
            <v:imagedata r:id="rId480" o:title=""/>
          </v:shape>
          <o:OLEObject Type="Embed" ProgID="Equation.DSMT4" ShapeID="_x0000_i1299" DrawAspect="Content" ObjectID="_1689704376" r:id="rId481"/>
        </w:object>
      </w:r>
      <w:r w:rsidRPr="00321E2D">
        <w:rPr>
          <w:rStyle w:val="fontstyle01"/>
          <w:rFonts w:ascii="Chu Van An" w:hAnsi="Chu Van An" w:cs="Chu Van An"/>
          <w:color w:val="000080"/>
        </w:rPr>
        <w:t>.</w:t>
      </w:r>
    </w:p>
    <w:p w14:paraId="74413D5D" w14:textId="77777777" w:rsidR="00C44296" w:rsidRPr="00321E2D" w:rsidRDefault="00C44296" w:rsidP="00321E2D">
      <w:pPr>
        <w:spacing w:line="240" w:lineRule="auto"/>
        <w:ind w:left="1000"/>
        <w:contextualSpacing/>
        <w:jc w:val="center"/>
        <w:rPr>
          <w:rStyle w:val="fontstyle01"/>
          <w:rFonts w:ascii="Chu Van An" w:hAnsi="Chu Van An" w:cs="Chu Van An"/>
        </w:rPr>
      </w:pPr>
      <w:r w:rsidRPr="00321E2D">
        <w:rPr>
          <w:rFonts w:ascii="Chu Van An" w:hAnsi="Chu Van An" w:cs="Chu Van An"/>
          <w:b/>
          <w:color w:val="000080"/>
          <w:sz w:val="24"/>
          <w:szCs w:val="24"/>
        </w:rPr>
        <w:t>Lời giải</w:t>
      </w:r>
    </w:p>
    <w:p w14:paraId="05DC0656" w14:textId="77777777" w:rsidR="00C44296" w:rsidRPr="00321E2D" w:rsidRDefault="00C44296" w:rsidP="00321E2D">
      <w:pPr>
        <w:spacing w:line="240" w:lineRule="auto"/>
        <w:ind w:left="1000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21E2D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64EBB3EF" w14:textId="77777777" w:rsidR="00C44296" w:rsidRPr="00321E2D" w:rsidRDefault="00C44296" w:rsidP="00321E2D">
      <w:pPr>
        <w:spacing w:line="240" w:lineRule="auto"/>
        <w:ind w:left="1000"/>
        <w:contextualSpacing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có: </w:t>
      </w:r>
      <w:r w:rsidRPr="00321E2D">
        <w:rPr>
          <w:rFonts w:ascii="Chu Van An" w:hAnsi="Chu Van An" w:cs="Chu Van An"/>
          <w:position w:val="-34"/>
          <w:sz w:val="24"/>
          <w:szCs w:val="24"/>
        </w:rPr>
        <w:object w:dxaOrig="1725" w:dyaOrig="795" w14:anchorId="7C548350">
          <v:shape id="_x0000_i1300" type="#_x0000_t75" style="width:86.25pt;height:40.2pt" o:ole="">
            <v:imagedata r:id="rId482" o:title=""/>
          </v:shape>
          <o:OLEObject Type="Embed" ProgID="Equation.DSMT4" ShapeID="_x0000_i1300" DrawAspect="Content" ObjectID="_1689704377" r:id="rId48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position w:val="-40"/>
          <w:sz w:val="24"/>
          <w:szCs w:val="24"/>
        </w:rPr>
        <w:object w:dxaOrig="2220" w:dyaOrig="915" w14:anchorId="513E8CFF">
          <v:shape id="_x0000_i1301" type="#_x0000_t75" style="width:110.5pt;height:45.2pt" o:ole="">
            <v:imagedata r:id="rId484" o:title=""/>
          </v:shape>
          <o:OLEObject Type="Embed" ProgID="Equation.DSMT4" ShapeID="_x0000_i1301" DrawAspect="Content" ObjectID="_1689704378" r:id="rId485"/>
        </w:object>
      </w:r>
      <w:r w:rsidRPr="00321E2D">
        <w:rPr>
          <w:rFonts w:ascii="Chu Van An" w:hAnsi="Chu Van An" w:cs="Chu Van An"/>
          <w:position w:val="-60"/>
          <w:sz w:val="24"/>
          <w:szCs w:val="24"/>
        </w:rPr>
        <w:object w:dxaOrig="2025" w:dyaOrig="1320" w14:anchorId="67B3F311">
          <v:shape id="_x0000_i1302" type="#_x0000_t75" style="width:101.3pt;height:66.15pt" o:ole="">
            <v:imagedata r:id="rId486" o:title=""/>
          </v:shape>
          <o:OLEObject Type="Embed" ProgID="Equation.DSMT4" ShapeID="_x0000_i1302" DrawAspect="Content" ObjectID="_1689704379" r:id="rId48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162B57C" w14:textId="77777777" w:rsidR="00C44296" w:rsidRPr="00321E2D" w:rsidRDefault="00C44296" w:rsidP="00321E2D">
      <w:pPr>
        <w:spacing w:line="240" w:lineRule="auto"/>
        <w:ind w:left="1000"/>
        <w:contextualSpacing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Mà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425" w:dyaOrig="435" w14:anchorId="7D80CA9C">
          <v:shape id="_x0000_i1303" type="#_x0000_t75" style="width:71.15pt;height:21.75pt" o:ole="">
            <v:imagedata r:id="rId488" o:title=""/>
          </v:shape>
          <o:OLEObject Type="Embed" ProgID="Equation.DSMT4" ShapeID="_x0000_i1303" DrawAspect="Content" ObjectID="_1689704380" r:id="rId489"/>
        </w:objec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1935" w:dyaOrig="615" w14:anchorId="50E9B10A">
          <v:shape id="_x0000_i1304" type="#_x0000_t75" style="width:96.3pt;height:30.15pt" o:ole="">
            <v:imagedata r:id="rId490" o:title=""/>
          </v:shape>
          <o:OLEObject Type="Embed" ProgID="Equation.DSMT4" ShapeID="_x0000_i1304" DrawAspect="Content" ObjectID="_1689704381" r:id="rId491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800" w:dyaOrig="285" w14:anchorId="3039BBE7">
          <v:shape id="_x0000_i1305" type="#_x0000_t75" style="width:90.4pt;height:14.25pt" o:ole="">
            <v:imagedata r:id="rId492" o:title=""/>
          </v:shape>
          <o:OLEObject Type="Embed" ProgID="Equation.DSMT4" ShapeID="_x0000_i1305" DrawAspect="Content" ObjectID="_1689704382" r:id="rId493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840" w:dyaOrig="285" w14:anchorId="31EA5CA5">
          <v:shape id="_x0000_i1306" type="#_x0000_t75" style="width:41.85pt;height:14.25pt" o:ole="">
            <v:imagedata r:id="rId494" o:title=""/>
          </v:shape>
          <o:OLEObject Type="Embed" ProgID="Equation.DSMT4" ShapeID="_x0000_i1306" DrawAspect="Content" ObjectID="_1689704383" r:id="rId49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2D931D7" w14:textId="77777777" w:rsidR="00C44296" w:rsidRPr="00321E2D" w:rsidRDefault="00C44296" w:rsidP="00321E2D">
      <w:pPr>
        <w:spacing w:line="240" w:lineRule="auto"/>
        <w:ind w:left="1000"/>
        <w:contextualSpacing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lại có: </w:t>
      </w:r>
      <w:r w:rsidRPr="00321E2D">
        <w:rPr>
          <w:rFonts w:ascii="Chu Van An" w:hAnsi="Chu Van An" w:cs="Chu Van An"/>
          <w:position w:val="-14"/>
          <w:sz w:val="24"/>
          <w:szCs w:val="24"/>
        </w:rPr>
        <w:object w:dxaOrig="1185" w:dyaOrig="435" w14:anchorId="06F0E39C">
          <v:shape id="_x0000_i1307" type="#_x0000_t75" style="width:59.45pt;height:21.75pt" o:ole="">
            <v:imagedata r:id="rId496" o:title=""/>
          </v:shape>
          <o:OLEObject Type="Embed" ProgID="Equation.DSMT4" ShapeID="_x0000_i1307" DrawAspect="Content" ObjectID="_1689704384" r:id="rId497"/>
        </w:objec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1260" w:dyaOrig="615" w14:anchorId="62589DF4">
          <v:shape id="_x0000_i1308" type="#_x0000_t75" style="width:62.8pt;height:30.15pt" o:ole="">
            <v:imagedata r:id="rId498" o:title=""/>
          </v:shape>
          <o:OLEObject Type="Embed" ProgID="Equation.DSMT4" ShapeID="_x0000_i1308" DrawAspect="Content" ObjectID="_1689704385" r:id="rId499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885" w:dyaOrig="285" w14:anchorId="7CB08203">
          <v:shape id="_x0000_i1309" type="#_x0000_t75" style="width:44.35pt;height:14.25pt" o:ole="">
            <v:imagedata r:id="rId500" o:title=""/>
          </v:shape>
          <o:OLEObject Type="Embed" ProgID="Equation.DSMT4" ShapeID="_x0000_i1309" DrawAspect="Content" ObjectID="_1689704386" r:id="rId50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159A5C6" w14:textId="77777777" w:rsidR="00C44296" w:rsidRPr="00321E2D" w:rsidRDefault="00C44296" w:rsidP="00321E2D">
      <w:pPr>
        <w:pStyle w:val="ListParagraph"/>
        <w:spacing w:after="0" w:line="240" w:lineRule="auto"/>
        <w:ind w:left="1000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</w: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885" w:dyaOrig="270" w14:anchorId="1A78AE45">
          <v:shape id="_x0000_i1310" type="#_x0000_t75" style="width:44.35pt;height:13.4pt" o:ole="">
            <v:imagedata r:id="rId502" o:title=""/>
          </v:shape>
          <o:OLEObject Type="Embed" ProgID="Equation.DSMT4" ShapeID="_x0000_i1310" DrawAspect="Content" ObjectID="_1689704387" r:id="rId503"/>
        </w:objec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1440" w:dyaOrig="315" w14:anchorId="22C2463D">
          <v:shape id="_x0000_i1311" type="#_x0000_t75" style="width:1in;height:15.9pt" o:ole="">
            <v:imagedata r:id="rId504" o:title=""/>
          </v:shape>
          <o:OLEObject Type="Embed" ProgID="Equation.DSMT4" ShapeID="_x0000_i1311" DrawAspect="Content" ObjectID="_1689704388" r:id="rId505"/>
        </w:object>
      </w:r>
      <w:r w:rsidRPr="00321E2D">
        <w:rPr>
          <w:rFonts w:ascii="Chu Van An" w:hAnsi="Chu Van An" w:cs="Chu Van An"/>
          <w:position w:val="-6"/>
          <w:sz w:val="24"/>
          <w:szCs w:val="24"/>
        </w:rPr>
        <w:object w:dxaOrig="1335" w:dyaOrig="285" w14:anchorId="120D5C58">
          <v:shape id="_x0000_i1312" type="#_x0000_t75" style="width:66.15pt;height:14.25pt" o:ole="">
            <v:imagedata r:id="rId506" o:title=""/>
          </v:shape>
          <o:OLEObject Type="Embed" ProgID="Equation.DSMT4" ShapeID="_x0000_i1312" DrawAspect="Content" ObjectID="_1689704389" r:id="rId50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0C951EC" w14:textId="77777777" w:rsidR="00C44296" w:rsidRPr="00321E2D" w:rsidRDefault="00C44296" w:rsidP="00321E2D">
      <w:pPr>
        <w:tabs>
          <w:tab w:val="left" w:pos="360"/>
          <w:tab w:val="left" w:pos="1980"/>
          <w:tab w:val="left" w:pos="3960"/>
          <w:tab w:val="left" w:pos="5940"/>
        </w:tabs>
        <w:spacing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bookmarkEnd w:id="0"/>
    <w:p w14:paraId="7DC06EA9" w14:textId="77777777" w:rsidR="007C367C" w:rsidRPr="00321E2D" w:rsidRDefault="007C367C" w:rsidP="00321E2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4E74F04" w14:textId="77777777" w:rsidR="0041181E" w:rsidRPr="00321E2D" w:rsidRDefault="0041181E" w:rsidP="00321E2D">
      <w:pPr>
        <w:spacing w:line="240" w:lineRule="auto"/>
        <w:ind w:left="270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5C5E944" wp14:editId="3303471E">
                <wp:extent cx="6547104" cy="2982943"/>
                <wp:effectExtent l="0" t="19050" r="25400" b="27305"/>
                <wp:docPr id="212457303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982943"/>
                          <a:chOff x="34611" y="0"/>
                          <a:chExt cx="6547104" cy="2979388"/>
                        </a:xfrm>
                      </wpg:grpSpPr>
                      <wps:wsp>
                        <wps:cNvPr id="212457303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364"/>
                            <a:ext cx="6547104" cy="270102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E3356D" w14:textId="77777777" w:rsidR="0041181E" w:rsidRPr="0008330D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905D30" w14:textId="77777777" w:rsidR="009A1347" w:rsidRPr="0008330D" w:rsidRDefault="0041181E" w:rsidP="00A5024E">
                              <w:pPr>
                                <w:ind w:left="720" w:right="-79" w:hanging="436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DD6C3A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08330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08330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3D5D7757" w14:textId="06DE6E21" w:rsidR="009A1347" w:rsidRPr="00A5024E" w:rsidRDefault="009A1347" w:rsidP="00A5024E">
                              <w:pPr>
                                <w:pStyle w:val="ListParagraph"/>
                                <w:numPr>
                                  <w:ilvl w:val="0"/>
                                  <w:numId w:val="28"/>
                                </w:numPr>
                                <w:ind w:right="-7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502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Một số chú ý khi sử dụng bất đẳng thức côsi:</w:t>
                              </w:r>
                            </w:p>
                            <w:p w14:paraId="45B82A95" w14:textId="77777777" w:rsidR="009A1347" w:rsidRPr="0008330D" w:rsidRDefault="009A1347" w:rsidP="00A5024E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ind w:right="397" w:firstLine="13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8330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Khi áp dụng bđt côsi thì các số phải là những số không âm</w:t>
                              </w:r>
                            </w:p>
                            <w:p w14:paraId="45467823" w14:textId="77777777" w:rsidR="009A1347" w:rsidRPr="0008330D" w:rsidRDefault="009A1347" w:rsidP="00A5024E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ind w:right="397" w:firstLine="13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8330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BĐT côsi thường được áp dụng khi trong BĐT cần chứng minh có tổng và tích</w:t>
                              </w:r>
                            </w:p>
                            <w:p w14:paraId="3B7BA0AB" w14:textId="77777777" w:rsidR="009A1347" w:rsidRPr="0008330D" w:rsidRDefault="009A1347" w:rsidP="00A5024E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ind w:right="397" w:firstLine="13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8330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Điều kiện xảy ra dấu ‘=’ là các số bằng nhau</w:t>
                              </w:r>
                            </w:p>
                            <w:p w14:paraId="10CFA4AE" w14:textId="77777777" w:rsidR="009A1347" w:rsidRPr="0008330D" w:rsidRDefault="009A1347" w:rsidP="00A5024E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ind w:firstLine="131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08330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Bất đẳng thức côsi còn có hình thức khác thường hay sử dụng </w:t>
                              </w:r>
                            </w:p>
                            <w:p w14:paraId="08ED518D" w14:textId="79DD7F70" w:rsidR="009A1347" w:rsidRPr="008A64F9" w:rsidRDefault="009A1347" w:rsidP="00A5024E">
                              <w:pPr>
                                <w:pStyle w:val="ListParagraph"/>
                                <w:numPr>
                                  <w:ilvl w:val="2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A64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Đối với hai số: </w:t>
                              </w:r>
                              <w:r w:rsidRPr="0008330D">
                                <w:rPr>
                                  <w:position w:val="-30"/>
                                </w:rPr>
                                <w:object w:dxaOrig="5679" w:dyaOrig="780" w14:anchorId="13D52432">
                                  <v:shape id="_x0000_i1314" type="#_x0000_t75" style="width:283.8pt;height:39.35pt" o:ole="">
                                    <v:imagedata r:id="rId508" o:title=""/>
                                  </v:shape>
                                  <o:OLEObject Type="Embed" ProgID="Equation.DSMT4" ShapeID="_x0000_i1314" DrawAspect="Content" ObjectID="_1689705069" r:id="rId509"/>
                                </w:object>
                              </w:r>
                              <w:r w:rsidRPr="008A64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35E3364" w14:textId="301A3BFB" w:rsidR="009A1347" w:rsidRPr="008A64F9" w:rsidRDefault="008A64F9" w:rsidP="00A5024E">
                              <w:pPr>
                                <w:pStyle w:val="ListParagraph"/>
                                <w:numPr>
                                  <w:ilvl w:val="2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="009A1347" w:rsidRPr="008A64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Đối với ba số: </w:t>
                              </w:r>
                              <w:r w:rsidR="009A1347" w:rsidRPr="0008330D">
                                <w:rPr>
                                  <w:position w:val="-30"/>
                                </w:rPr>
                                <w:object w:dxaOrig="4099" w:dyaOrig="780" w14:anchorId="72DA578B">
                                  <v:shape id="_x0000_i1316" type="#_x0000_t75" style="width:204.3pt;height:39.35pt" o:ole="">
                                    <v:imagedata r:id="rId510" o:title=""/>
                                  </v:shape>
                                  <o:OLEObject Type="Embed" ProgID="Equation.DSMT4" ShapeID="_x0000_i1316" DrawAspect="Content" ObjectID="_1689705070" r:id="rId511"/>
                                </w:object>
                              </w:r>
                              <w:r w:rsidR="009A1347" w:rsidRPr="008A64F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37856BB8" w14:textId="1FE63A67" w:rsidR="0041181E" w:rsidRPr="0008330D" w:rsidRDefault="0041181E" w:rsidP="00603737">
                              <w:pPr>
                                <w:pStyle w:val="ListParagrap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40" name="Group 2124573040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042" name="Group 212457304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043" name="Group 212457304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044" name="Rectangle: Single Corner Snipped 212457304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45" name="Group 2124573045"/>
                              <wpg:cNvGrpSpPr/>
                              <wpg:grpSpPr>
                                <a:xfrm>
                                  <a:off x="1502180" y="0"/>
                                  <a:ext cx="4667969" cy="485775"/>
                                  <a:chOff x="1502180" y="0"/>
                                  <a:chExt cx="4667969" cy="485775"/>
                                </a:xfrm>
                              </wpg:grpSpPr>
                              <wpg:grpSp>
                                <wpg:cNvPr id="2124573046" name="Group 2124573046"/>
                                <wpg:cNvGrpSpPr/>
                                <wpg:grpSpPr>
                                  <a:xfrm>
                                    <a:off x="1611714" y="63236"/>
                                    <a:ext cx="4558435" cy="410721"/>
                                    <a:chOff x="1611714" y="63236"/>
                                    <a:chExt cx="4558435" cy="410721"/>
                                  </a:xfrm>
                                </wpg:grpSpPr>
                                <wps:wsp>
                                  <wps:cNvPr id="2124573047" name="Arrow: Chevron 2124573047"/>
                                  <wps:cNvSpPr/>
                                  <wps:spPr>
                                    <a:xfrm>
                                      <a:off x="1760921" y="63236"/>
                                      <a:ext cx="4409228" cy="32632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35ABDD53" w14:textId="77777777" w:rsidR="009A1347" w:rsidRPr="009A1347" w:rsidRDefault="009A1347" w:rsidP="009A1347">
                                        <w:pPr>
                                          <w:rPr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9A1347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Sử dụng bất đẳng thức côsi</w:t>
                                        </w:r>
                                      </w:p>
                                      <w:p w14:paraId="78F5D162" w14:textId="2D1FBD3F" w:rsidR="0041181E" w:rsidRPr="00B36224" w:rsidRDefault="0041181E" w:rsidP="0041181E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48" name="Group 212457304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49" name="Freeform: Shape 212457304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5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96EA08E" w14:textId="77777777" w:rsidR="0041181E" w:rsidRDefault="0041181E" w:rsidP="0041181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40" name="Group 24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51" name="Freeform: Shape 25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07" name="Flowchart: Terminator 50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08" name="Flowchart: Direct Access Storage 508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509" name="Group 509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0" name="Flowchart: Preparation 510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511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412161D" w14:textId="22B58DBF" w:rsidR="0041181E" w:rsidRDefault="0041181E" w:rsidP="0041181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</w:t>
                                  </w:r>
                                  <w:r w:rsidR="00A5024E"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r w:rsidR="00A5024E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5C5E944" id="_x0000_s1128" style="width:515.5pt;height:234.9pt;mso-position-horizontal-relative:char;mso-position-vertical-relative:line" coordorigin="346" coordsize="65471,297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">
                <v:shape id="Rectangle: Diagonal Corners Rounded 1" o:spid="_x0000_s1129" style="position:absolute;left:346;top:2783;width:65471;height:2701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94203;6547104,2675446;6532329,2701024;112179,2701024;0,2506821;0,25578;14775,0" o:connectangles="0,0,0,0,0,0,0,0,0" textboxrect="0,0,6435090,1533525"/>
                  <v:textbox>
                    <w:txbxContent>
                      <w:p w14:paraId="50E3356D" w14:textId="77777777" w:rsidR="0041181E" w:rsidRPr="0008330D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905D30" w14:textId="77777777" w:rsidR="009A1347" w:rsidRPr="0008330D" w:rsidRDefault="0041181E" w:rsidP="00A5024E">
                        <w:pPr>
                          <w:ind w:left="720" w:right="-79" w:hanging="436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DD6C3A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08330D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08330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3D5D7757" w14:textId="06DE6E21" w:rsidR="009A1347" w:rsidRPr="00A5024E" w:rsidRDefault="009A1347" w:rsidP="00A5024E">
                        <w:pPr>
                          <w:pStyle w:val="ListParagraph"/>
                          <w:numPr>
                            <w:ilvl w:val="0"/>
                            <w:numId w:val="28"/>
                          </w:numPr>
                          <w:ind w:right="-79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502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Một số chú ý khi sử dụng bất đẳng thức côsi:</w:t>
                        </w:r>
                      </w:p>
                      <w:p w14:paraId="45B82A95" w14:textId="77777777" w:rsidR="009A1347" w:rsidRPr="0008330D" w:rsidRDefault="009A1347" w:rsidP="00A5024E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ind w:right="397" w:firstLine="13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8330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Khi áp dụng bđt côsi thì các số phải là những số không âm</w:t>
                        </w:r>
                      </w:p>
                      <w:p w14:paraId="45467823" w14:textId="77777777" w:rsidR="009A1347" w:rsidRPr="0008330D" w:rsidRDefault="009A1347" w:rsidP="00A5024E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ind w:right="397" w:firstLine="13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8330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BĐT côsi thường được áp dụng khi trong BĐT cần chứng minh có tổng và tích</w:t>
                        </w:r>
                      </w:p>
                      <w:p w14:paraId="3B7BA0AB" w14:textId="77777777" w:rsidR="009A1347" w:rsidRPr="0008330D" w:rsidRDefault="009A1347" w:rsidP="00A5024E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ind w:right="397" w:firstLine="13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8330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Điều kiện xảy ra dấu ‘=’ là các số bằng nhau</w:t>
                        </w:r>
                      </w:p>
                      <w:p w14:paraId="10CFA4AE" w14:textId="77777777" w:rsidR="009A1347" w:rsidRPr="0008330D" w:rsidRDefault="009A1347" w:rsidP="00A5024E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ind w:firstLine="131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08330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Bất đẳng thức côsi còn có hình thức khác thường hay sử dụng </w:t>
                        </w:r>
                      </w:p>
                      <w:p w14:paraId="08ED518D" w14:textId="79DD7F70" w:rsidR="009A1347" w:rsidRPr="008A64F9" w:rsidRDefault="009A1347" w:rsidP="00A5024E">
                        <w:pPr>
                          <w:pStyle w:val="ListParagraph"/>
                          <w:numPr>
                            <w:ilvl w:val="2"/>
                            <w:numId w:val="2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A64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Đối với hai số: </w:t>
                        </w:r>
                        <w:r w:rsidRPr="0008330D">
                          <w:rPr>
                            <w:position w:val="-30"/>
                          </w:rPr>
                          <w:object w:dxaOrig="5679" w:dyaOrig="780" w14:anchorId="13D52432">
                            <v:shape id="_x0000_i1314" type="#_x0000_t75" style="width:283.8pt;height:39.35pt" o:ole="">
                              <v:imagedata r:id="rId508" o:title=""/>
                            </v:shape>
                            <o:OLEObject Type="Embed" ProgID="Equation.DSMT4" ShapeID="_x0000_i1314" DrawAspect="Content" ObjectID="_1689705069" r:id="rId512"/>
                          </w:object>
                        </w:r>
                        <w:r w:rsidRPr="008A64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35E3364" w14:textId="301A3BFB" w:rsidR="009A1347" w:rsidRPr="008A64F9" w:rsidRDefault="008A64F9" w:rsidP="00A5024E">
                        <w:pPr>
                          <w:pStyle w:val="ListParagraph"/>
                          <w:numPr>
                            <w:ilvl w:val="2"/>
                            <w:numId w:val="29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</w:t>
                        </w:r>
                        <w:r w:rsidR="009A1347" w:rsidRPr="008A64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Đối với ba số: </w:t>
                        </w:r>
                        <w:r w:rsidR="009A1347" w:rsidRPr="0008330D">
                          <w:rPr>
                            <w:position w:val="-30"/>
                          </w:rPr>
                          <w:object w:dxaOrig="4099" w:dyaOrig="780" w14:anchorId="72DA578B">
                            <v:shape id="_x0000_i1316" type="#_x0000_t75" style="width:204.3pt;height:39.35pt" o:ole="">
                              <v:imagedata r:id="rId510" o:title=""/>
                            </v:shape>
                            <o:OLEObject Type="Embed" ProgID="Equation.DSMT4" ShapeID="_x0000_i1316" DrawAspect="Content" ObjectID="_1689705070" r:id="rId513"/>
                          </w:object>
                        </w:r>
                        <w:r w:rsidR="009A1347" w:rsidRPr="008A64F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37856BB8" w14:textId="1FE63A67" w:rsidR="0041181E" w:rsidRPr="0008330D" w:rsidRDefault="0041181E" w:rsidP="00603737">
                        <w:pPr>
                          <w:pStyle w:val="ListParagrap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</w:p>
                    </w:txbxContent>
                  </v:textbox>
                </v:shape>
                <v:group id="Group 2124573040" o:spid="_x0000_s113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">
                  <v:group id="Group 2124573042" o:spid="_x0000_s113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">
                    <v:group id="Group 2124573043" o:spid="_x0000_s113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35D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">
                      <v:shape id="Rectangle: Single Corner Snipped 2124573044" o:spid="_x0000_s113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" path="m,l6086197,r154724,154724l6240921,447554,,447554,,xe" fillcolor="#f0def6" stroked="f" strokeweight="1.25pt">
                        <v:fill r:id="rId11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045" o:spid="_x0000_s1134" style="position:absolute;left:15021;width:46680;height:4857" coordorigin="15021" coordsize="466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">
                        <v:group id="Group 2124573046" o:spid="_x0000_s1135" style="position:absolute;left:16117;top:632;width:45584;height:4107" coordorigin="16117,632" coordsize="45584,4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N3b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">
                          <v:shape id="Arrow: Chevron 2124573047" o:spid="_x0000_s1136" type="#_x0000_t55" style="position:absolute;left:17609;top:632;width:44092;height:32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" adj="21257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5ABDD53" w14:textId="77777777" w:rsidR="009A1347" w:rsidRPr="009A1347" w:rsidRDefault="009A1347" w:rsidP="009A1347">
                                  <w:pPr>
                                    <w:rPr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9A1347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Sử dụng bất đẳng thức côsi</w:t>
                                  </w:r>
                                </w:p>
                                <w:p w14:paraId="78F5D162" w14:textId="2D1FBD3F" w:rsidR="0041181E" w:rsidRPr="00B36224" w:rsidRDefault="0041181E" w:rsidP="0041181E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3048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">
                            <v:shape id="Freeform: Shape 2124573049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" filled="f" stroked="f">
                              <v:textbox>
                                <w:txbxContent>
                                  <w:p w14:paraId="096EA08E" w14:textId="77777777" w:rsidR="0041181E" w:rsidRDefault="0041181E" w:rsidP="0041181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40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      <v:shape id="Freeform: Shape 251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FjD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vhjBM8z4QjI+QMAAP//AwBQSwECLQAUAAYACAAAACEA2+H2y+4AAACFAQAAEwAAAAAAAAAA&#10;AAAAAAAAAAAAW0NvbnRlbnRfVHlwZXNdLnhtbFBLAQItABQABgAIAAAAIQBa9CxbvwAAABUBAAAL&#10;AAAAAAAAAAAAAAAAAB8BAABfcmVscy8ucmVsc1BLAQItABQABgAIAAAAIQB1uFjD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07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08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09" o:spid="_x0000_s114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  <v:shape id="Flowchart: Preparation 510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412161D" w14:textId="22B58DBF" w:rsidR="0041181E" w:rsidRDefault="0041181E" w:rsidP="0041181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</w:t>
                            </w:r>
                            <w:r w:rsidR="00A5024E"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="00A5024E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8CF4FA7" w14:textId="22245A2E" w:rsidR="0041181E" w:rsidRPr="00321E2D" w:rsidRDefault="0041181E" w:rsidP="00321E2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C4ADF3A" w14:textId="77777777" w:rsidR="007E1B31" w:rsidRPr="00321E2D" w:rsidRDefault="007E1B31" w:rsidP="00321E2D">
      <w:pPr>
        <w:numPr>
          <w:ilvl w:val="0"/>
          <w:numId w:val="2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2060"/>
          <w:sz w:val="24"/>
          <w:szCs w:val="24"/>
          <w:lang w:val="vi-VN"/>
        </w:rPr>
      </w:pPr>
      <w:r w:rsidRPr="00321E2D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Giá trị nhỏ nhất của biểu thức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90" w:dyaOrig="615" w14:anchorId="1EC80E29">
          <v:shape id="_x0000_i1317" type="#_x0000_t75" style="width:49.4pt;height:30.15pt" o:ole="">
            <v:imagedata r:id="rId514" o:title=""/>
          </v:shape>
          <o:OLEObject Type="Embed" ProgID="Equation.DSMT4" ShapeID="_x0000_i1317" DrawAspect="Content" ObjectID="_1689704390" r:id="rId515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7BD3F1AA">
          <v:shape id="_x0000_i1318" type="#_x0000_t75" style="width:27.65pt;height:14.25pt" o:ole="">
            <v:imagedata r:id="rId516" o:title=""/>
          </v:shape>
          <o:OLEObject Type="Embed" ProgID="Equation.DSMT4" ShapeID="_x0000_i1318" DrawAspect="Content" ObjectID="_1689704391" r:id="rId517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 là</w:t>
      </w:r>
    </w:p>
    <w:p w14:paraId="1F627D6D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sv-SE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A.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CEAFE7F">
          <v:shape id="_x0000_i1319" type="#_x0000_t75" style="width:9.2pt;height:12.55pt" o:ole="">
            <v:imagedata r:id="rId518" o:title=""/>
          </v:shape>
          <o:OLEObject Type="Embed" ProgID="Equation.DSMT4" ShapeID="_x0000_i1319" DrawAspect="Content" ObjectID="_1689704392" r:id="rId519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E320BCE">
          <v:shape id="_x0000_i1320" type="#_x0000_t75" style="width:9.2pt;height:14.25pt" o:ole="">
            <v:imagedata r:id="rId520" o:title=""/>
          </v:shape>
          <o:OLEObject Type="Embed" ProgID="Equation.DSMT4" ShapeID="_x0000_i1320" DrawAspect="Content" ObjectID="_1689704393" r:id="rId521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50FBA41E">
          <v:shape id="_x0000_i1321" type="#_x0000_t75" style="width:9.2pt;height:14.25pt" o:ole="">
            <v:imagedata r:id="rId522" o:title=""/>
          </v:shape>
          <o:OLEObject Type="Embed" ProgID="Equation.DSMT4" ShapeID="_x0000_i1321" DrawAspect="Content" ObjectID="_1689704394" r:id="rId523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sv-SE"/>
        </w:rPr>
        <w:t>D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0D3FB46">
          <v:shape id="_x0000_i1322" type="#_x0000_t75" style="width:9.2pt;height:12.55pt" o:ole="">
            <v:imagedata r:id="rId524" o:title=""/>
          </v:shape>
          <o:OLEObject Type="Embed" ProgID="Equation.DSMT4" ShapeID="_x0000_i1322" DrawAspect="Content" ObjectID="_1689704395" r:id="rId525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</w:p>
    <w:p w14:paraId="207291C5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bCs/>
          <w:color w:val="800080"/>
          <w:sz w:val="24"/>
          <w:szCs w:val="24"/>
          <w:lang w:val="vi-VN"/>
        </w:rPr>
        <w:t>Lời giải</w:t>
      </w:r>
    </w:p>
    <w:p w14:paraId="664EFDDE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CC"/>
          <w:sz w:val="24"/>
          <w:szCs w:val="24"/>
          <w:lang w:val="sv-SE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lang w:val="sv-SE"/>
        </w:rPr>
        <w:t>Chọn D</w:t>
      </w:r>
    </w:p>
    <w:p w14:paraId="7F6E1C8A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Cs/>
          <w:color w:val="000000"/>
          <w:sz w:val="24"/>
          <w:szCs w:val="24"/>
        </w:rPr>
      </w:pPr>
      <w:r w:rsidRPr="00321E2D">
        <w:rPr>
          <w:rFonts w:ascii="Chu Van An" w:hAnsi="Chu Van An" w:cs="Chu Van An"/>
          <w:bCs/>
          <w:color w:val="000000"/>
          <w:sz w:val="24"/>
          <w:szCs w:val="24"/>
          <w:lang w:val="sv-SE"/>
        </w:rPr>
        <w:lastRenderedPageBreak/>
        <w:t xml:space="preserve">Áp dụng bất đẳng thức Cô-Si cho hai số dương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3F5B873E">
          <v:shape id="_x0000_i1323" type="#_x0000_t75" style="width:9.2pt;height:10.9pt" o:ole="">
            <v:imagedata r:id="rId526" o:title=""/>
          </v:shape>
          <o:OLEObject Type="Embed" ProgID="Equation.DSMT4" ShapeID="_x0000_i1323" DrawAspect="Content" ObjectID="_1689704396" r:id="rId527"/>
        </w:object>
      </w:r>
      <w:r w:rsidRPr="00321E2D">
        <w:rPr>
          <w:rFonts w:ascii="Chu Van An" w:hAnsi="Chu Van An" w:cs="Chu Van An"/>
          <w:bCs/>
          <w:color w:val="000000"/>
          <w:sz w:val="24"/>
          <w:szCs w:val="24"/>
          <w:lang w:val="sv-SE"/>
        </w:rPr>
        <w:t xml:space="preserve"> và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3560350F">
          <v:shape id="_x0000_i1324" type="#_x0000_t75" style="width:12.55pt;height:30.15pt" o:ole="">
            <v:imagedata r:id="rId528" o:title=""/>
          </v:shape>
          <o:OLEObject Type="Embed" ProgID="Equation.DSMT4" ShapeID="_x0000_i1324" DrawAspect="Content" ObjectID="_1689704397" r:id="rId529"/>
        </w:object>
      </w:r>
      <w:r w:rsidRPr="00321E2D">
        <w:rPr>
          <w:rFonts w:ascii="Chu Van An" w:hAnsi="Chu Van An" w:cs="Chu Van An"/>
          <w:bCs/>
          <w:color w:val="000000"/>
          <w:sz w:val="24"/>
          <w:szCs w:val="24"/>
          <w:lang w:val="sv-SE"/>
        </w:rPr>
        <w:t xml:space="preserve"> ta có:</w:t>
      </w:r>
      <w:r w:rsidRPr="00321E2D">
        <w:rPr>
          <w:rFonts w:ascii="Chu Van An" w:hAnsi="Chu Van An" w:cs="Chu Van An"/>
          <w:bCs/>
          <w:color w:val="000000"/>
          <w:sz w:val="24"/>
          <w:szCs w:val="24"/>
          <w:lang w:val="vi-VN"/>
        </w:rPr>
        <w:t xml:space="preserve"> </w:t>
      </w:r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2535" w:dyaOrig="705" w14:anchorId="46E04AA1">
          <v:shape id="_x0000_i1325" type="#_x0000_t75" style="width:127.25pt;height:35.15pt" o:ole="">
            <v:imagedata r:id="rId530" o:title=""/>
          </v:shape>
          <o:OLEObject Type="Embed" ProgID="Equation.DSMT4" ShapeID="_x0000_i1325" DrawAspect="Content" ObjectID="_1689704398" r:id="rId531"/>
        </w:object>
      </w:r>
    </w:p>
    <w:p w14:paraId="3E49D3BE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Cs/>
          <w:color w:val="000000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870" w:dyaOrig="285" w14:anchorId="259BD596">
          <v:shape id="_x0000_i1326" type="#_x0000_t75" style="width:44.35pt;height:14.25pt" o:ole="">
            <v:imagedata r:id="rId532" o:title=""/>
          </v:shape>
          <o:OLEObject Type="Embed" ProgID="Equation.DSMT4" ShapeID="_x0000_i1326" DrawAspect="Content" ObjectID="_1689704399" r:id="rId533"/>
        </w:object>
      </w:r>
      <w:r w:rsidRPr="00321E2D">
        <w:rPr>
          <w:rFonts w:ascii="Chu Van An" w:hAnsi="Chu Van An" w:cs="Chu Van An"/>
          <w:bCs/>
          <w:color w:val="000000"/>
          <w:sz w:val="24"/>
          <w:szCs w:val="24"/>
        </w:rPr>
        <w:t>.</w:t>
      </w:r>
    </w:p>
    <w:p w14:paraId="314CF25F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Cs/>
          <w:color w:val="000000"/>
          <w:sz w:val="24"/>
          <w:szCs w:val="24"/>
        </w:rPr>
      </w:pPr>
      <w:r w:rsidRPr="00321E2D">
        <w:rPr>
          <w:rFonts w:ascii="Chu Van An" w:hAnsi="Chu Van An" w:cs="Chu Van An"/>
          <w:bCs/>
          <w:color w:val="000000"/>
          <w:sz w:val="24"/>
          <w:szCs w:val="24"/>
        </w:rPr>
        <w:t xml:space="preserve">Dấu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450" w:dyaOrig="255" w14:anchorId="665D9FD3">
          <v:shape id="_x0000_i1327" type="#_x0000_t75" style="width:22.6pt;height:12.55pt" o:ole="">
            <v:imagedata r:id="rId534" o:title=""/>
          </v:shape>
          <o:OLEObject Type="Embed" ProgID="Equation.DSMT4" ShapeID="_x0000_i1327" DrawAspect="Content" ObjectID="_1689704400" r:id="rId535"/>
        </w:object>
      </w:r>
      <w:r w:rsidRPr="00321E2D">
        <w:rPr>
          <w:rFonts w:ascii="Chu Van An" w:hAnsi="Chu Van An" w:cs="Chu Van An"/>
          <w:bCs/>
          <w:color w:val="000000"/>
          <w:sz w:val="24"/>
          <w:szCs w:val="24"/>
        </w:rPr>
        <w:t xml:space="preserve"> xảy ra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755" w:dyaOrig="615" w14:anchorId="30C954AB">
          <v:shape id="_x0000_i1328" type="#_x0000_t75" style="width:87.9pt;height:30.15pt" o:ole="">
            <v:imagedata r:id="rId536" o:title=""/>
          </v:shape>
          <o:OLEObject Type="Embed" ProgID="Equation.DSMT4" ShapeID="_x0000_i1328" DrawAspect="Content" ObjectID="_1689704401" r:id="rId537"/>
        </w:object>
      </w:r>
      <w:r w:rsidRPr="00321E2D">
        <w:rPr>
          <w:rFonts w:ascii="Chu Van An" w:hAnsi="Chu Van An" w:cs="Chu Van An"/>
          <w:bCs/>
          <w:color w:val="000000"/>
          <w:sz w:val="24"/>
          <w:szCs w:val="24"/>
        </w:rPr>
        <w:t>.</w:t>
      </w:r>
    </w:p>
    <w:p w14:paraId="6FFAF1E3" w14:textId="77777777" w:rsidR="007E1B31" w:rsidRPr="00321E2D" w:rsidRDefault="007E1B31" w:rsidP="00321E2D">
      <w:pPr>
        <w:numPr>
          <w:ilvl w:val="0"/>
          <w:numId w:val="2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Giá trị nhỏ nhất của hàm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725" w:dyaOrig="615" w14:anchorId="36C1F6FE">
          <v:shape id="_x0000_i1329" type="#_x0000_t75" style="width:86.25pt;height:30.15pt" o:ole="">
            <v:imagedata r:id="rId538" o:title=""/>
          </v:shape>
          <o:OLEObject Type="Embed" ProgID="Equation.DSMT4" ShapeID="_x0000_i1329" DrawAspect="Content" ObjectID="_1689704402" r:id="rId53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4A2D4411">
          <v:shape id="_x0000_i1330" type="#_x0000_t75" style="width:26.8pt;height:14.25pt" o:ole="">
            <v:imagedata r:id="rId540" o:title=""/>
          </v:shape>
          <o:OLEObject Type="Embed" ProgID="Equation.DSMT4" ShapeID="_x0000_i1330" DrawAspect="Content" ObjectID="_1689704403" r:id="rId54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</w:t>
      </w:r>
    </w:p>
    <w:p w14:paraId="091E8755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180" w:dyaOrig="285" w14:anchorId="45991931">
          <v:shape id="_x0000_i1331" type="#_x0000_t75" style="width:9.2pt;height:14.25pt" o:ole="">
            <v:imagedata r:id="rId542" o:title=""/>
          </v:shape>
          <o:OLEObject Type="Embed" ProgID="Equation.DSMT4" ShapeID="_x0000_i1331" DrawAspect="Content" ObjectID="_1689704404" r:id="rId54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Calibri" w:hAnsi="Chu Van An" w:cs="Chu Van An"/>
          <w:position w:val="-4"/>
          <w:sz w:val="24"/>
          <w:szCs w:val="24"/>
        </w:rPr>
        <w:object w:dxaOrig="195" w:dyaOrig="255" w14:anchorId="1D683E8D">
          <v:shape id="_x0000_i1332" type="#_x0000_t75" style="width:9.2pt;height:12.55pt" o:ole="">
            <v:imagedata r:id="rId544" o:title=""/>
          </v:shape>
          <o:OLEObject Type="Embed" ProgID="Equation.DSMT4" ShapeID="_x0000_i1332" DrawAspect="Content" ObjectID="_1689704405" r:id="rId54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Calibri" w:hAnsi="Chu Van An" w:cs="Chu Van An"/>
          <w:position w:val="-24"/>
          <w:sz w:val="24"/>
          <w:szCs w:val="24"/>
        </w:rPr>
        <w:object w:dxaOrig="240" w:dyaOrig="630" w14:anchorId="43346138">
          <v:shape id="_x0000_i1333" type="#_x0000_t75" style="width:12.55pt;height:31.8pt" o:ole="">
            <v:imagedata r:id="rId546" o:title=""/>
          </v:shape>
          <o:OLEObject Type="Embed" ProgID="Equation.DSMT4" ShapeID="_x0000_i1333" DrawAspect="Content" ObjectID="_1689704406" r:id="rId54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510" w:dyaOrig="345" w14:anchorId="4B826B73">
          <v:shape id="_x0000_i1334" type="#_x0000_t75" style="width:25.1pt;height:16.75pt" o:ole="">
            <v:imagedata r:id="rId548" o:title=""/>
          </v:shape>
          <o:OLEObject Type="Embed" ProgID="Equation.DSMT4" ShapeID="_x0000_i1334" DrawAspect="Content" ObjectID="_1689704407" r:id="rId54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33A70B6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402F619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321E2D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20A7D9DA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Với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680" w:dyaOrig="285" w14:anchorId="6560E6E7">
          <v:shape id="_x0000_i1335" type="#_x0000_t75" style="width:84.55pt;height:14.25pt" o:ole="">
            <v:imagedata r:id="rId550" o:title=""/>
          </v:shape>
          <o:OLEObject Type="Embed" ProgID="Equation.DSMT4" ShapeID="_x0000_i1335" DrawAspect="Content" ObjectID="_1689704408" r:id="rId55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25D3F95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có: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4425" w:dyaOrig="615" w14:anchorId="51871ABC">
          <v:shape id="_x0000_i1336" type="#_x0000_t75" style="width:221.85pt;height:30.15pt" o:ole="">
            <v:imagedata r:id="rId552" o:title=""/>
          </v:shape>
          <o:OLEObject Type="Embed" ProgID="Equation.DSMT4" ShapeID="_x0000_i1336" DrawAspect="Content" ObjectID="_1689704409" r:id="rId55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E5D2A98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Áp dụng bất đẳng thức Cô-si cho hai số dương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660" w:dyaOrig="615" w14:anchorId="471990F0">
          <v:shape id="_x0000_i1337" type="#_x0000_t75" style="width:32.65pt;height:30.15pt" o:ole="">
            <v:imagedata r:id="rId554" o:title=""/>
          </v:shape>
          <o:OLEObject Type="Embed" ProgID="Equation.DSMT4" ShapeID="_x0000_i1337" DrawAspect="Content" ObjectID="_1689704410" r:id="rId55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và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540" w:dyaOrig="615" w14:anchorId="3ADA1D95">
          <v:shape id="_x0000_i1338" type="#_x0000_t75" style="width:26.8pt;height:30.15pt" o:ole="">
            <v:imagedata r:id="rId556" o:title=""/>
          </v:shape>
          <o:OLEObject Type="Embed" ProgID="Equation.DSMT4" ShapeID="_x0000_i1338" DrawAspect="Content" ObjectID="_1689704411" r:id="rId55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ta có: </w:t>
      </w:r>
      <w:r w:rsidRPr="00321E2D">
        <w:rPr>
          <w:rFonts w:ascii="Chu Van An" w:eastAsia="Arial" w:hAnsi="Chu Van An" w:cs="Chu Van An"/>
          <w:position w:val="-26"/>
          <w:sz w:val="24"/>
          <w:szCs w:val="24"/>
          <w:lang w:val="x-none" w:eastAsia="x-none"/>
        </w:rPr>
        <w:object w:dxaOrig="2880" w:dyaOrig="705" w14:anchorId="5CADA12A">
          <v:shape id="_x0000_i1339" type="#_x0000_t75" style="width:2in;height:35.15pt" o:ole="">
            <v:imagedata r:id="rId558" o:title=""/>
          </v:shape>
          <o:OLEObject Type="Embed" ProgID="Equation.DSMT4" ShapeID="_x0000_i1339" DrawAspect="Content" ObjectID="_1689704412" r:id="rId559"/>
        </w:objec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935" w:dyaOrig="615" w14:anchorId="0C0C9F67">
          <v:shape id="_x0000_i1340" type="#_x0000_t75" style="width:96.3pt;height:30.15pt" o:ole="">
            <v:imagedata r:id="rId560" o:title=""/>
          </v:shape>
          <o:OLEObject Type="Embed" ProgID="Equation.DSMT4" ShapeID="_x0000_i1340" DrawAspect="Content" ObjectID="_1689704413" r:id="rId561"/>
        </w:objec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3135" w:dyaOrig="615" w14:anchorId="5B4BEF69">
          <v:shape id="_x0000_i1341" type="#_x0000_t75" style="width:156.55pt;height:30.15pt" o:ole="">
            <v:imagedata r:id="rId562" o:title=""/>
          </v:shape>
          <o:OLEObject Type="Embed" ProgID="Equation.DSMT4" ShapeID="_x0000_i1341" DrawAspect="Content" ObjectID="_1689704414" r:id="rId56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737DF89" w14:textId="33556256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005" w:dyaOrig="615" w14:anchorId="0B2C6371">
          <v:shape id="_x0000_i1342" type="#_x0000_t75" style="width:50.25pt;height:30.15pt" o:ole="">
            <v:imagedata r:id="rId564" o:title=""/>
          </v:shape>
          <o:OLEObject Type="Embed" ProgID="Equation.DSMT4" ShapeID="_x0000_i1342" DrawAspect="Content" ObjectID="_1689704415" r:id="rId56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15" w14:anchorId="40EFA6CA">
          <v:shape id="_x0000_i1343" type="#_x0000_t75" style="width:78.7pt;height:30.15pt" o:ole="">
            <v:imagedata r:id="rId566" o:title=""/>
          </v:shape>
          <o:OLEObject Type="Embed" ProgID="Equation.DSMT4" ShapeID="_x0000_i1343" DrawAspect="Content" ObjectID="_1689704416" r:id="rId56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200" w:dyaOrig="285" w14:anchorId="44DE6AD3">
          <v:shape id="_x0000_i1344" type="#_x0000_t75" style="width:59.45pt;height:14.25pt" o:ole="">
            <v:imagedata r:id="rId568" o:title=""/>
          </v:shape>
          <o:OLEObject Type="Embed" ProgID="Equation.DSMT4" ShapeID="_x0000_i1344" DrawAspect="Content" ObjectID="_1689704417" r:id="rId56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( vì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85" w14:anchorId="23B4F985">
          <v:shape id="_x0000_i1345" type="#_x0000_t75" style="width:45.2pt;height:14.25pt" o:ole="">
            <v:imagedata r:id="rId570" o:title=""/>
          </v:shape>
          <o:OLEObject Type="Embed" ProgID="Equation.DSMT4" ShapeID="_x0000_i1345" DrawAspect="Content" ObjectID="_1689704418" r:id="rId57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)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85" w14:anchorId="70D52720">
          <v:shape id="_x0000_i1346" type="#_x0000_t75" style="width:44.35pt;height:14.25pt" o:ole="">
            <v:imagedata r:id="rId572" o:title=""/>
          </v:shape>
          <o:OLEObject Type="Embed" ProgID="Equation.DSMT4" ShapeID="_x0000_i1346" DrawAspect="Content" ObjectID="_1689704419" r:id="rId57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( thỏa mãn).</w:t>
      </w:r>
    </w:p>
    <w:p w14:paraId="6D00EFA4" w14:textId="417176FC" w:rsidR="00B73801" w:rsidRPr="00321E2D" w:rsidRDefault="00B73801" w:rsidP="00321E2D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Câu 3.</w:t>
      </w:r>
      <w:r w:rsidRPr="00321E2D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 xml:space="preserve">Cho ba số không âm </w:t>
      </w:r>
      <w:r w:rsidRPr="00321E2D">
        <w:rPr>
          <w:rFonts w:ascii="Chu Van An" w:hAnsi="Chu Van An" w:cs="Chu Van An"/>
          <w:position w:val="-10"/>
          <w:sz w:val="24"/>
          <w:szCs w:val="24"/>
        </w:rPr>
        <w:object w:dxaOrig="600" w:dyaOrig="315" w14:anchorId="67D48E36">
          <v:shape id="_x0000_i1347" type="#_x0000_t75" style="width:30.15pt;height:15.9pt" o:ole="">
            <v:imagedata r:id="rId574" o:title=""/>
          </v:shape>
          <o:OLEObject Type="Embed" ProgID="Equation.DSMT4" ShapeID="_x0000_i1347" DrawAspect="Content" ObjectID="_1689704420" r:id="rId575"/>
        </w:object>
      </w:r>
      <w:r w:rsidRPr="00321E2D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57F6650E" w14:textId="77777777" w:rsidR="00B73801" w:rsidRPr="00321E2D" w:rsidRDefault="00B73801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hAnsi="Chu Van An" w:cs="Chu Van An"/>
          <w:b/>
          <w:color w:val="0000FF"/>
          <w:position w:val="-8"/>
          <w:sz w:val="24"/>
          <w:szCs w:val="24"/>
        </w:rPr>
        <w:object w:dxaOrig="1740" w:dyaOrig="360" w14:anchorId="6060910C">
          <v:shape id="_x0000_i1348" type="#_x0000_t75" style="width:87.05pt;height:17.6pt" o:ole="">
            <v:imagedata r:id="rId576" o:title=""/>
          </v:shape>
          <o:OLEObject Type="Embed" ProgID="Equation.DSMT4" ShapeID="_x0000_i1348" DrawAspect="Content" ObjectID="_1689704421" r:id="rId57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321E2D">
        <w:rPr>
          <w:rFonts w:ascii="Chu Van An" w:hAnsi="Chu Van An" w:cs="Chu Van An"/>
          <w:b/>
          <w:color w:val="0000FF"/>
          <w:position w:val="-8"/>
          <w:sz w:val="24"/>
          <w:szCs w:val="24"/>
        </w:rPr>
        <w:object w:dxaOrig="1740" w:dyaOrig="360" w14:anchorId="73A9549F">
          <v:shape id="_x0000_i1349" type="#_x0000_t75" style="width:87.05pt;height:17.6pt" o:ole="">
            <v:imagedata r:id="rId578" o:title=""/>
          </v:shape>
          <o:OLEObject Type="Embed" ProgID="Equation.DSMT4" ShapeID="_x0000_i1349" DrawAspect="Content" ObjectID="_1689704422" r:id="rId57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321E2D">
        <w:rPr>
          <w:rFonts w:ascii="Chu Van An" w:hAnsi="Chu Van An" w:cs="Chu Van An"/>
          <w:b/>
          <w:color w:val="0000FF"/>
          <w:position w:val="-8"/>
          <w:sz w:val="24"/>
          <w:szCs w:val="24"/>
        </w:rPr>
        <w:object w:dxaOrig="1740" w:dyaOrig="360" w14:anchorId="42203ABE">
          <v:shape id="_x0000_i1350" type="#_x0000_t75" style="width:87.05pt;height:17.6pt" o:ole="">
            <v:imagedata r:id="rId580" o:title=""/>
          </v:shape>
          <o:OLEObject Type="Embed" ProgID="Equation.DSMT4" ShapeID="_x0000_i1350" DrawAspect="Content" ObjectID="_1689704423" r:id="rId58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321E2D">
        <w:rPr>
          <w:rFonts w:ascii="Chu Van An" w:hAnsi="Chu Van An" w:cs="Chu Van An"/>
          <w:b/>
          <w:color w:val="0000FF"/>
          <w:position w:val="-8"/>
          <w:sz w:val="24"/>
          <w:szCs w:val="24"/>
        </w:rPr>
        <w:object w:dxaOrig="1740" w:dyaOrig="360" w14:anchorId="697A62EA">
          <v:shape id="_x0000_i1351" type="#_x0000_t75" style="width:87.05pt;height:17.6pt" o:ole="">
            <v:imagedata r:id="rId582" o:title=""/>
          </v:shape>
          <o:OLEObject Type="Embed" ProgID="Equation.DSMT4" ShapeID="_x0000_i1351" DrawAspect="Content" ObjectID="_1689704424" r:id="rId58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28FBB4E" w14:textId="77777777" w:rsidR="00B73801" w:rsidRPr="00321E2D" w:rsidRDefault="00B73801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F11646B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94648D7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Áp dụng bất đẳng thức côsi ta có: </w:t>
      </w:r>
      <w:r w:rsidRPr="00321E2D">
        <w:rPr>
          <w:rFonts w:ascii="Chu Van An" w:hAnsi="Chu Van An" w:cs="Chu Van An"/>
          <w:position w:val="-24"/>
          <w:sz w:val="24"/>
          <w:szCs w:val="24"/>
        </w:rPr>
        <w:object w:dxaOrig="3675" w:dyaOrig="630" w14:anchorId="17318753">
          <v:shape id="_x0000_i1352" type="#_x0000_t75" style="width:184.2pt;height:31.8pt" o:ole="">
            <v:imagedata r:id="rId584" o:title=""/>
          </v:shape>
          <o:OLEObject Type="Embed" ProgID="Equation.DSMT4" ShapeID="_x0000_i1352" DrawAspect="Content" ObjectID="_1689704425" r:id="rId58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8655690" w14:textId="7A95381E" w:rsidR="00B73801" w:rsidRPr="00321E2D" w:rsidRDefault="00B73801" w:rsidP="00321E2D">
      <w:pPr>
        <w:spacing w:line="240" w:lineRule="auto"/>
        <w:ind w:left="992" w:hanging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Câu 4.</w:t>
      </w: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615" w:dyaOrig="255" w14:anchorId="6221263C">
          <v:shape id="_x0000_i1353" type="#_x0000_t75" style="width:30.15pt;height:12.55pt" o:ole="">
            <v:imagedata r:id="rId586" o:title=""/>
          </v:shape>
          <o:OLEObject Type="Embed" ProgID="Equation.DSMT4" ShapeID="_x0000_i1353" DrawAspect="Content" ObjectID="_1689704426" r:id="rId58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là các số thực dương thỏa mãn </w:t>
      </w: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3360" w:dyaOrig="330" w14:anchorId="2CC4B6A5">
          <v:shape id="_x0000_i1354" type="#_x0000_t75" style="width:168.3pt;height:16.75pt" o:ole="">
            <v:imagedata r:id="rId588" o:title=""/>
          </v:shape>
          <o:OLEObject Type="Embed" ProgID="Equation.DSMT4" ShapeID="_x0000_i1354" DrawAspect="Content" ObjectID="_1689704427" r:id="rId58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nhỏ nhất của biểu thức </w:t>
      </w: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1515" w:dyaOrig="330" w14:anchorId="119FB288">
          <v:shape id="_x0000_i1355" type="#_x0000_t75" style="width:76.2pt;height:16.75pt" o:ole="">
            <v:imagedata r:id="rId590" o:title=""/>
          </v:shape>
          <o:OLEObject Type="Embed" ProgID="Equation.DSMT4" ShapeID="_x0000_i1355" DrawAspect="Content" ObjectID="_1689704428" r:id="rId591"/>
        </w:object>
      </w:r>
      <w:r w:rsidRPr="00321E2D">
        <w:rPr>
          <w:rFonts w:ascii="Chu Van An" w:hAnsi="Chu Van An" w:cs="Chu Van An"/>
          <w:sz w:val="24"/>
          <w:szCs w:val="24"/>
        </w:rPr>
        <w:t>là</w:t>
      </w:r>
    </w:p>
    <w:p w14:paraId="62B6D92E" w14:textId="77777777" w:rsidR="00B73801" w:rsidRPr="00321E2D" w:rsidRDefault="00B73801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hAnsi="Chu Van An" w:cs="Chu Van An"/>
          <w:color w:val="000000"/>
          <w:position w:val="-12"/>
          <w:sz w:val="24"/>
          <w:szCs w:val="24"/>
        </w:rPr>
        <w:object w:dxaOrig="480" w:dyaOrig="375" w14:anchorId="3690D609">
          <v:shape id="_x0000_i1356" type="#_x0000_t75" style="width:24.3pt;height:19.25pt" o:ole="">
            <v:imagedata r:id="rId592" o:title=""/>
          </v:shape>
          <o:OLEObject Type="Embed" ProgID="Equation.DSMT4" ShapeID="_x0000_i1356" DrawAspect="Content" ObjectID="_1689704429" r:id="rId593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180" w:dyaOrig="270" w14:anchorId="6D6FEDCF">
          <v:shape id="_x0000_i1357" type="#_x0000_t75" style="width:9.2pt;height:12.55pt" o:ole="">
            <v:imagedata r:id="rId594" o:title=""/>
          </v:shape>
          <o:OLEObject Type="Embed" ProgID="Equation.DSMT4" ShapeID="_x0000_i1357" DrawAspect="Content" ObjectID="_1689704430" r:id="rId595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321E2D">
        <w:rPr>
          <w:rFonts w:ascii="Chu Van An" w:hAnsi="Chu Van An" w:cs="Chu Van An"/>
          <w:color w:val="000000"/>
          <w:position w:val="-12"/>
          <w:sz w:val="24"/>
          <w:szCs w:val="24"/>
        </w:rPr>
        <w:object w:dxaOrig="480" w:dyaOrig="375" w14:anchorId="7A031688">
          <v:shape id="_x0000_i1358" type="#_x0000_t75" style="width:24.3pt;height:19.25pt" o:ole="">
            <v:imagedata r:id="rId596" o:title=""/>
          </v:shape>
          <o:OLEObject Type="Embed" ProgID="Equation.DSMT4" ShapeID="_x0000_i1358" DrawAspect="Content" ObjectID="_1689704431" r:id="rId597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321E2D">
        <w:rPr>
          <w:rFonts w:ascii="Chu Van An" w:hAnsi="Chu Van An" w:cs="Chu Van An"/>
          <w:color w:val="000000"/>
          <w:position w:val="-10"/>
          <w:sz w:val="24"/>
          <w:szCs w:val="24"/>
        </w:rPr>
        <w:object w:dxaOrig="495" w:dyaOrig="360" w14:anchorId="638454D1">
          <v:shape id="_x0000_i1359" type="#_x0000_t75" style="width:24.3pt;height:17.6pt" o:ole="">
            <v:imagedata r:id="rId598" o:title=""/>
          </v:shape>
          <o:OLEObject Type="Embed" ProgID="Equation.DSMT4" ShapeID="_x0000_i1359" DrawAspect="Content" ObjectID="_1689704432" r:id="rId599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BB6B81E" w14:textId="77777777" w:rsidR="00B73801" w:rsidRPr="00321E2D" w:rsidRDefault="00B73801" w:rsidP="00321E2D">
      <w:pPr>
        <w:spacing w:line="240" w:lineRule="auto"/>
        <w:ind w:left="992" w:hanging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BC21AC8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08A5A39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có: </w:t>
      </w:r>
      <w:r w:rsidRPr="00321E2D">
        <w:rPr>
          <w:rFonts w:ascii="Chu Van An" w:hAnsi="Chu Van An" w:cs="Chu Van An"/>
          <w:color w:val="000000"/>
          <w:position w:val="-10"/>
          <w:sz w:val="24"/>
          <w:szCs w:val="24"/>
        </w:rPr>
        <w:object w:dxaOrig="3450" w:dyaOrig="330" w14:anchorId="66B6C80A">
          <v:shape id="_x0000_i1360" type="#_x0000_t75" style="width:171.65pt;height:16.75pt" o:ole="">
            <v:imagedata r:id="rId600" o:title=""/>
          </v:shape>
          <o:OLEObject Type="Embed" ProgID="Equation.DSMT4" ShapeID="_x0000_i1360" DrawAspect="Content" ObjectID="_1689704433" r:id="rId601"/>
        </w:object>
      </w:r>
    </w:p>
    <w:p w14:paraId="06B4284F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color w:val="000000"/>
          <w:position w:val="-12"/>
          <w:sz w:val="24"/>
          <w:szCs w:val="24"/>
        </w:rPr>
        <w:object w:dxaOrig="3750" w:dyaOrig="375" w14:anchorId="0D2519FA">
          <v:shape id="_x0000_i1361" type="#_x0000_t75" style="width:188.35pt;height:19.25pt" o:ole="">
            <v:imagedata r:id="rId602" o:title=""/>
          </v:shape>
          <o:OLEObject Type="Embed" ProgID="Equation.DSMT4" ShapeID="_x0000_i1361" DrawAspect="Content" ObjectID="_1689704434" r:id="rId603"/>
        </w:object>
      </w:r>
    </w:p>
    <w:p w14:paraId="487B0BE1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3120" w:dyaOrig="330" w14:anchorId="63624656">
          <v:shape id="_x0000_i1362" type="#_x0000_t75" style="width:156.55pt;height:16.75pt" o:ole="">
            <v:imagedata r:id="rId604" o:title=""/>
          </v:shape>
          <o:OLEObject Type="Embed" ProgID="Equation.DSMT4" ShapeID="_x0000_i1362" DrawAspect="Content" ObjectID="_1689704435" r:id="rId605"/>
        </w:object>
      </w:r>
    </w:p>
    <w:p w14:paraId="3383A4E2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color w:val="000000"/>
          <w:position w:val="-30"/>
          <w:sz w:val="24"/>
          <w:szCs w:val="24"/>
        </w:rPr>
        <w:object w:dxaOrig="4095" w:dyaOrig="735" w14:anchorId="4C314C20">
          <v:shape id="_x0000_i1363" type="#_x0000_t75" style="width:204.3pt;height:36.85pt" o:ole="">
            <v:imagedata r:id="rId606" o:title=""/>
          </v:shape>
          <o:OLEObject Type="Embed" ProgID="Equation.DSMT4" ShapeID="_x0000_i1363" DrawAspect="Content" ObjectID="_1689704436" r:id="rId607"/>
        </w:object>
      </w:r>
    </w:p>
    <w:p w14:paraId="5C594C64" w14:textId="77777777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color w:val="000000"/>
          <w:position w:val="-26"/>
          <w:sz w:val="24"/>
          <w:szCs w:val="24"/>
        </w:rPr>
        <w:object w:dxaOrig="3465" w:dyaOrig="660" w14:anchorId="1A423D45">
          <v:shape id="_x0000_i1364" type="#_x0000_t75" style="width:173.3pt;height:32.65pt" o:ole="">
            <v:imagedata r:id="rId608" o:title=""/>
          </v:shape>
          <o:OLEObject Type="Embed" ProgID="Equation.DSMT4" ShapeID="_x0000_i1364" DrawAspect="Content" ObjectID="_1689704437" r:id="rId609"/>
        </w:object>
      </w:r>
    </w:p>
    <w:p w14:paraId="38779571" w14:textId="460ABAE0" w:rsidR="00B73801" w:rsidRPr="00321E2D" w:rsidRDefault="00B7380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</w:t>
      </w:r>
      <w:r w:rsidRPr="00321E2D">
        <w:rPr>
          <w:rFonts w:ascii="Chu Van An" w:hAnsi="Chu Van An" w:cs="Chu Van An"/>
          <w:color w:val="000000"/>
          <w:position w:val="-8"/>
          <w:sz w:val="24"/>
          <w:szCs w:val="24"/>
        </w:rPr>
        <w:object w:dxaOrig="465" w:dyaOrig="255" w14:anchorId="7A354B24">
          <v:shape id="_x0000_i1365" type="#_x0000_t75" style="width:23.45pt;height:12.55pt" o:ole="">
            <v:imagedata r:id="rId610" o:title=""/>
          </v:shape>
          <o:OLEObject Type="Embed" ProgID="Equation.DSMT4" ShapeID="_x0000_i1365" DrawAspect="Content" ObjectID="_1689704438" r:id="rId61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xảy ra khi </w:t>
      </w:r>
      <w:r w:rsidRPr="00321E2D">
        <w:rPr>
          <w:rFonts w:ascii="Chu Van An" w:hAnsi="Chu Van An" w:cs="Chu Van An"/>
          <w:color w:val="000000"/>
          <w:position w:val="-32"/>
          <w:sz w:val="24"/>
          <w:szCs w:val="24"/>
        </w:rPr>
        <w:object w:dxaOrig="4770" w:dyaOrig="795" w14:anchorId="6990A46E">
          <v:shape id="_x0000_i1366" type="#_x0000_t75" style="width:238.6pt;height:40.2pt" o:ole="">
            <v:imagedata r:id="rId612" o:title=""/>
          </v:shape>
          <o:OLEObject Type="Embed" ProgID="Equation.DSMT4" ShapeID="_x0000_i1366" DrawAspect="Content" ObjectID="_1689704439" r:id="rId613"/>
        </w:object>
      </w:r>
    </w:p>
    <w:p w14:paraId="0FF0FD5E" w14:textId="3DDEECDB" w:rsidR="005B34D2" w:rsidRPr="00321E2D" w:rsidRDefault="005B34D2" w:rsidP="00321E2D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Câu 5. </w:t>
      </w:r>
      <w:r w:rsidRPr="00321E2D">
        <w:rPr>
          <w:rFonts w:ascii="Chu Van An" w:hAnsi="Chu Van An" w:cs="Chu Van An"/>
          <w:sz w:val="24"/>
          <w:szCs w:val="24"/>
        </w:rPr>
        <w:t xml:space="preserve">Với hai số </w:t>
      </w:r>
      <w:r w:rsidRPr="00321E2D">
        <w:rPr>
          <w:rFonts w:ascii="Chu Van An" w:eastAsia="Arial" w:hAnsi="Chu Van An" w:cs="Chu Van An"/>
          <w:position w:val="-6"/>
          <w:sz w:val="24"/>
          <w:szCs w:val="24"/>
        </w:rPr>
        <w:object w:dxaOrig="570" w:dyaOrig="285" w14:anchorId="0EABD77E">
          <v:shape id="_x0000_i1367" type="#_x0000_t75" style="width:27.65pt;height:14.25pt" o:ole="">
            <v:imagedata r:id="rId614" o:title=""/>
          </v:shape>
          <o:OLEObject Type="Embed" ProgID="Equation.DSMT4" ShapeID="_x0000_i1367" DrawAspect="Content" ObjectID="_1689704440" r:id="rId61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Arial" w:hAnsi="Chu Van An" w:cs="Chu Van An"/>
          <w:position w:val="-10"/>
          <w:sz w:val="24"/>
          <w:szCs w:val="24"/>
        </w:rPr>
        <w:object w:dxaOrig="570" w:dyaOrig="330" w14:anchorId="7176B112">
          <v:shape id="_x0000_i1368" type="#_x0000_t75" style="width:27.65pt;height:16.75pt" o:ole="">
            <v:imagedata r:id="rId616" o:title=""/>
          </v:shape>
          <o:OLEObject Type="Embed" ProgID="Equation.DSMT4" ShapeID="_x0000_i1368" DrawAspect="Content" ObjectID="_1689704441" r:id="rId61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thỏa </w:t>
      </w:r>
      <w:r w:rsidRPr="00321E2D">
        <w:rPr>
          <w:rFonts w:ascii="Chu Van An" w:eastAsia="Arial" w:hAnsi="Chu Van An" w:cs="Chu Van An"/>
          <w:position w:val="-10"/>
          <w:sz w:val="24"/>
          <w:szCs w:val="24"/>
        </w:rPr>
        <w:object w:dxaOrig="780" w:dyaOrig="330" w14:anchorId="7173F77F">
          <v:shape id="_x0000_i1369" type="#_x0000_t75" style="width:39.35pt;height:16.75pt" o:ole="">
            <v:imagedata r:id="rId618" o:title=""/>
          </v:shape>
          <o:OLEObject Type="Embed" ProgID="Equation.DSMT4" ShapeID="_x0000_i1369" DrawAspect="Content" ObjectID="_1689704442" r:id="rId61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bất đẳng thức nào sau đây đúng với mọi </w:t>
      </w:r>
      <w:r w:rsidRPr="00321E2D">
        <w:rPr>
          <w:rFonts w:ascii="Chu Van An" w:eastAsia="Arial" w:hAnsi="Chu Van An" w:cs="Chu Van An"/>
          <w:position w:val="-6"/>
          <w:sz w:val="24"/>
          <w:szCs w:val="24"/>
        </w:rPr>
        <w:object w:dxaOrig="570" w:dyaOrig="285" w14:anchorId="08EABC00">
          <v:shape id="_x0000_i1370" type="#_x0000_t75" style="width:27.65pt;height:14.25pt" o:ole="">
            <v:imagedata r:id="rId614" o:title=""/>
          </v:shape>
          <o:OLEObject Type="Embed" ProgID="Equation.DSMT4" ShapeID="_x0000_i1370" DrawAspect="Content" ObjectID="_1689704443" r:id="rId62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Arial" w:hAnsi="Chu Van An" w:cs="Chu Van An"/>
          <w:position w:val="-10"/>
          <w:sz w:val="24"/>
          <w:szCs w:val="24"/>
        </w:rPr>
        <w:object w:dxaOrig="570" w:dyaOrig="330" w14:anchorId="303AFF07">
          <v:shape id="_x0000_i1371" type="#_x0000_t75" style="width:27.65pt;height:16.75pt" o:ole="">
            <v:imagedata r:id="rId616" o:title=""/>
          </v:shape>
          <o:OLEObject Type="Embed" ProgID="Equation.DSMT4" ShapeID="_x0000_i1371" DrawAspect="Content" ObjectID="_1689704444" r:id="rId621"/>
        </w:object>
      </w:r>
      <w:r w:rsidRPr="00321E2D">
        <w:rPr>
          <w:rFonts w:ascii="Chu Van An" w:hAnsi="Chu Van An" w:cs="Chu Van An"/>
          <w:sz w:val="24"/>
          <w:szCs w:val="24"/>
        </w:rPr>
        <w:t>?</w:t>
      </w:r>
    </w:p>
    <w:p w14:paraId="2B34B865" w14:textId="77777777" w:rsidR="005B34D2" w:rsidRPr="00321E2D" w:rsidRDefault="005B34D2" w:rsidP="00321E2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990" w:dyaOrig="330" w14:anchorId="62567DC4">
          <v:shape id="_x0000_i1372" type="#_x0000_t75" style="width:49.4pt;height:16.75pt" o:ole="">
            <v:imagedata r:id="rId622" o:title=""/>
          </v:shape>
          <o:OLEObject Type="Embed" ProgID="Equation.DSMT4" ShapeID="_x0000_i1372" DrawAspect="Content" ObjectID="_1689704445" r:id="rId62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990" w:dyaOrig="330" w14:anchorId="2B23BA52">
          <v:shape id="_x0000_i1373" type="#_x0000_t75" style="width:49.4pt;height:16.75pt" o:ole="">
            <v:imagedata r:id="rId624" o:title=""/>
          </v:shape>
          <o:OLEObject Type="Embed" ProgID="Equation.DSMT4" ShapeID="_x0000_i1373" DrawAspect="Content" ObjectID="_1689704446" r:id="rId62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990" w:dyaOrig="330" w14:anchorId="14AFA7C5">
          <v:shape id="_x0000_i1374" type="#_x0000_t75" style="width:49.4pt;height:16.75pt" o:ole="">
            <v:imagedata r:id="rId626" o:title=""/>
          </v:shape>
          <o:OLEObject Type="Embed" ProgID="Equation.DSMT4" ShapeID="_x0000_i1374" DrawAspect="Content" ObjectID="_1689704447" r:id="rId62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Arial" w:hAnsi="Chu Van An" w:cs="Chu Van An"/>
          <w:position w:val="-28"/>
          <w:sz w:val="24"/>
          <w:szCs w:val="24"/>
          <w:lang w:val="x-none" w:eastAsia="x-none"/>
        </w:rPr>
        <w:object w:dxaOrig="1395" w:dyaOrig="735" w14:anchorId="31C3EB16">
          <v:shape id="_x0000_i1375" type="#_x0000_t75" style="width:70.35pt;height:36.85pt" o:ole="">
            <v:imagedata r:id="rId628" o:title=""/>
          </v:shape>
          <o:OLEObject Type="Embed" ProgID="Equation.DSMT4" ShapeID="_x0000_i1375" DrawAspect="Content" ObjectID="_1689704448" r:id="rId62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092CBD7" w14:textId="77777777" w:rsidR="005B34D2" w:rsidRPr="00321E2D" w:rsidRDefault="005B34D2" w:rsidP="00321E2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Lời giải</w:t>
      </w:r>
    </w:p>
    <w:p w14:paraId="3AA2C615" w14:textId="77777777" w:rsidR="005B34D2" w:rsidRPr="00321E2D" w:rsidRDefault="005B34D2" w:rsidP="00321E2D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hAnsi="Chu Van An" w:cs="Chu Van An"/>
          <w:b/>
          <w:color w:val="0000CC"/>
          <w:sz w:val="24"/>
          <w:szCs w:val="24"/>
        </w:rPr>
        <w:t>Chọn B</w:t>
      </w:r>
    </w:p>
    <w:p w14:paraId="1195D857" w14:textId="77777777" w:rsidR="005B34D2" w:rsidRPr="00321E2D" w:rsidRDefault="005B34D2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Áp dụng bất đẳng thức Cô – si cho hai số không âm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95" w:dyaOrig="210" w14:anchorId="441E7F83">
          <v:shape id="_x0000_i1376" type="#_x0000_t75" style="width:9.2pt;height:10.05pt" o:ole="">
            <v:imagedata r:id="rId630" o:title=""/>
          </v:shape>
          <o:OLEObject Type="Embed" ProgID="Equation.DSMT4" ShapeID="_x0000_i1376" DrawAspect="Content" ObjectID="_1689704449" r:id="rId63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210" w:dyaOrig="255" w14:anchorId="610E9A3B">
          <v:shape id="_x0000_i1377" type="#_x0000_t75" style="width:10.05pt;height:12.55pt" o:ole="">
            <v:imagedata r:id="rId632" o:title=""/>
          </v:shape>
          <o:OLEObject Type="Embed" ProgID="Equation.DSMT4" ShapeID="_x0000_i1377" DrawAspect="Content" ObjectID="_1689704450" r:id="rId63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ta có </w:t>
      </w:r>
      <w:r w:rsidRPr="00321E2D">
        <w:rPr>
          <w:rFonts w:ascii="Chu Van An" w:eastAsia="Arial" w:hAnsi="Chu Van An" w:cs="Chu Van An"/>
          <w:position w:val="-12"/>
          <w:sz w:val="24"/>
          <w:szCs w:val="24"/>
          <w:lang w:val="x-none" w:eastAsia="x-none"/>
        </w:rPr>
        <w:object w:dxaOrig="2625" w:dyaOrig="405" w14:anchorId="083FBAE1">
          <v:shape id="_x0000_i1378" type="#_x0000_t75" style="width:131.45pt;height:20.1pt" o:ole="">
            <v:imagedata r:id="rId634" o:title=""/>
          </v:shape>
          <o:OLEObject Type="Embed" ProgID="Equation.DSMT4" ShapeID="_x0000_i1378" DrawAspect="Content" ObjectID="_1689704451" r:id="rId63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54133E6" w14:textId="45B2F4EE" w:rsidR="00121752" w:rsidRPr="00321E2D" w:rsidRDefault="00121752" w:rsidP="00321E2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</w:p>
    <w:p w14:paraId="690E5E00" w14:textId="77777777" w:rsidR="007E1B31" w:rsidRPr="00321E2D" w:rsidRDefault="007E1B31" w:rsidP="00321E2D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Với mọi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555" w:dyaOrig="285" w14:anchorId="13BD04B1">
          <v:shape id="_x0000_i1379" type="#_x0000_t75" style="width:27.65pt;height:14.25pt" o:ole="">
            <v:imagedata r:id="rId636" o:title=""/>
          </v:shape>
          <o:OLEObject Type="Embed" ProgID="Equation.DSMT4" ShapeID="_x0000_i1379" DrawAspect="Content" ObjectID="_1689704452" r:id="rId63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540" w:dyaOrig="285" w14:anchorId="5569BDF6">
          <v:shape id="_x0000_i1380" type="#_x0000_t75" style="width:26.8pt;height:14.25pt" o:ole="">
            <v:imagedata r:id="rId638" o:title=""/>
          </v:shape>
          <o:OLEObject Type="Embed" ProgID="Equation.DSMT4" ShapeID="_x0000_i1380" DrawAspect="Content" ObjectID="_1689704453" r:id="rId639"/>
        </w:object>
      </w:r>
      <w:r w:rsidRPr="00321E2D">
        <w:rPr>
          <w:rFonts w:ascii="Chu Van An" w:hAnsi="Chu Van An" w:cs="Chu Van An"/>
          <w:sz w:val="24"/>
          <w:szCs w:val="24"/>
        </w:rPr>
        <w:t>. Câu nào sau đây là đúng?</w:t>
      </w:r>
    </w:p>
    <w:p w14:paraId="67391950" w14:textId="77777777" w:rsidR="007E1B31" w:rsidRPr="00321E2D" w:rsidRDefault="007E1B31" w:rsidP="00321E2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Arial" w:hAnsi="Chu Van An" w:cs="Chu Van An"/>
          <w:position w:val="-8"/>
          <w:sz w:val="24"/>
          <w:szCs w:val="24"/>
          <w:lang w:val="x-none" w:eastAsia="x-none"/>
        </w:rPr>
        <w:object w:dxaOrig="1380" w:dyaOrig="345" w14:anchorId="54A96108">
          <v:shape id="_x0000_i1381" type="#_x0000_t75" style="width:69.5pt;height:16.75pt" o:ole="">
            <v:imagedata r:id="rId640" o:title=""/>
          </v:shape>
          <o:OLEObject Type="Embed" ProgID="Equation.DSMT4" ShapeID="_x0000_i1381" DrawAspect="Content" ObjectID="_1689704454" r:id="rId64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960" w:dyaOrig="615" w14:anchorId="00FC4182">
          <v:shape id="_x0000_i1382" type="#_x0000_t75" style="width:47.7pt;height:30.15pt" o:ole="">
            <v:imagedata r:id="rId642" o:title=""/>
          </v:shape>
          <o:OLEObject Type="Embed" ProgID="Equation.DSMT4" ShapeID="_x0000_i1382" DrawAspect="Content" ObjectID="_1689704455" r:id="rId64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275" w:dyaOrig="615" w14:anchorId="6869C448">
          <v:shape id="_x0000_i1383" type="#_x0000_t75" style="width:63.65pt;height:30.15pt" o:ole="">
            <v:imagedata r:id="rId644" o:title=""/>
          </v:shape>
          <o:OLEObject Type="Embed" ProgID="Equation.DSMT4" ShapeID="_x0000_i1383" DrawAspect="Content" ObjectID="_1689704456" r:id="rId64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365" w:dyaOrig="585" w14:anchorId="3C9BF6DE">
          <v:shape id="_x0000_i1384" type="#_x0000_t75" style="width:67.8pt;height:29.3pt" o:ole="">
            <v:imagedata r:id="rId646" o:title=""/>
          </v:shape>
          <o:OLEObject Type="Embed" ProgID="Equation.DSMT4" ShapeID="_x0000_i1384" DrawAspect="Content" ObjectID="_1689704457" r:id="rId64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48D00CF" w14:textId="77777777" w:rsidR="007E1B31" w:rsidRPr="00321E2D" w:rsidRDefault="007E1B31" w:rsidP="00321E2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Lời giải</w:t>
      </w:r>
    </w:p>
    <w:p w14:paraId="0064CA83" w14:textId="77777777" w:rsidR="007E1B31" w:rsidRPr="00321E2D" w:rsidRDefault="007E1B31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0000CC"/>
          <w:sz w:val="24"/>
          <w:szCs w:val="24"/>
        </w:rPr>
        <w:t>Chọn C</w:t>
      </w:r>
    </w:p>
    <w:p w14:paraId="35B9B7BE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Cho các số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95" w:dyaOrig="315" w14:anchorId="465A797E">
          <v:shape id="_x0000_i1385" type="#_x0000_t75" style="width:55.25pt;height:15.9pt" o:ole="">
            <v:imagedata r:id="rId648" o:title=""/>
          </v:shape>
          <o:OLEObject Type="Embed" ProgID="Equation.DSMT4" ShapeID="_x0000_i1385" DrawAspect="Content" ObjectID="_1689704458" r:id="rId649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thỏa mãn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645" w:dyaOrig="285" w14:anchorId="17F39E42">
          <v:shape id="_x0000_i1386" type="#_x0000_t75" style="width:31.8pt;height:14.25pt" o:ole="">
            <v:imagedata r:id="rId650" o:title=""/>
          </v:shape>
          <o:OLEObject Type="Embed" ProgID="Equation.DSMT4" ShapeID="_x0000_i1386" DrawAspect="Content" ObjectID="_1689704459" r:id="rId651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. Mệnh đề nào sau đây </w:t>
      </w:r>
      <w:r w:rsidRPr="00321E2D">
        <w:rPr>
          <w:rFonts w:ascii="Chu Van An" w:hAnsi="Chu Van An" w:cs="Chu Van An"/>
          <w:bCs/>
          <w:sz w:val="24"/>
          <w:szCs w:val="24"/>
          <w:lang w:val="vi-VN"/>
        </w:rPr>
        <w:t>đúng</w:t>
      </w:r>
      <w:r w:rsidRPr="00321E2D">
        <w:rPr>
          <w:rFonts w:ascii="Chu Van An" w:hAnsi="Chu Van An" w:cs="Chu Van An"/>
          <w:sz w:val="24"/>
          <w:szCs w:val="24"/>
          <w:lang w:val="vi-VN"/>
        </w:rPr>
        <w:t>?</w:t>
      </w:r>
    </w:p>
    <w:p w14:paraId="30CAB7B0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200" w:dyaOrig="285" w14:anchorId="780B0864">
          <v:shape id="_x0000_i1387" type="#_x0000_t75" style="width:59.45pt;height:14.25pt" o:ole="">
            <v:imagedata r:id="rId652" o:title=""/>
          </v:shape>
          <o:OLEObject Type="Embed" ProgID="Equation.DSMT4" ShapeID="_x0000_i1387" DrawAspect="Content" ObjectID="_1689704460" r:id="rId653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885" w:dyaOrig="285" w14:anchorId="5A4DC9EE">
          <v:shape id="_x0000_i1388" type="#_x0000_t75" style="width:44.35pt;height:14.25pt" o:ole="">
            <v:imagedata r:id="rId654" o:title=""/>
          </v:shape>
          <o:OLEObject Type="Embed" ProgID="Equation.DSMT4" ShapeID="_x0000_i1388" DrawAspect="Content" ObjectID="_1689704461" r:id="rId655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200" w:dyaOrig="285" w14:anchorId="754894FC">
          <v:shape id="_x0000_i1389" type="#_x0000_t75" style="width:59.45pt;height:14.25pt" o:ole="">
            <v:imagedata r:id="rId656" o:title=""/>
          </v:shape>
          <o:OLEObject Type="Embed" ProgID="Equation.DSMT4" ShapeID="_x0000_i1389" DrawAspect="Content" ObjectID="_1689704462" r:id="rId657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900" w:dyaOrig="285" w14:anchorId="7C888C77">
          <v:shape id="_x0000_i1390" type="#_x0000_t75" style="width:45.2pt;height:14.25pt" o:ole="">
            <v:imagedata r:id="rId658" o:title=""/>
          </v:shape>
          <o:OLEObject Type="Embed" ProgID="Equation.DSMT4" ShapeID="_x0000_i1390" DrawAspect="Content" ObjectID="_1689704463" r:id="rId659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>.</w:t>
      </w:r>
    </w:p>
    <w:p w14:paraId="6BF59D9F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sz w:val="24"/>
          <w:szCs w:val="24"/>
          <w:lang w:val="vi-VN"/>
        </w:rPr>
        <w:t>Lời giải</w:t>
      </w:r>
    </w:p>
    <w:p w14:paraId="48ACCFED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color w:val="0000CC"/>
          <w:sz w:val="24"/>
          <w:szCs w:val="24"/>
          <w:lang w:val="vi-VN"/>
        </w:rPr>
        <w:t>Chọn B</w:t>
      </w:r>
    </w:p>
    <w:p w14:paraId="28B197FB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Với hai số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95" w:dyaOrig="315" w14:anchorId="1D81BA6D">
          <v:shape id="_x0000_i1391" type="#_x0000_t75" style="width:55.25pt;height:15.9pt" o:ole="">
            <v:imagedata r:id="rId648" o:title=""/>
          </v:shape>
          <o:OLEObject Type="Embed" ProgID="Equation.DSMT4" ShapeID="_x0000_i1391" DrawAspect="Content" ObjectID="_1689704464" r:id="rId660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, ta có: </w:t>
      </w:r>
      <w:r w:rsidRPr="00321E2D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1680" w:dyaOrig="360" w14:anchorId="14D9B18E">
          <v:shape id="_x0000_i1392" type="#_x0000_t75" style="width:84.55pt;height:17.6pt" o:ole="">
            <v:imagedata r:id="rId661" o:title=""/>
          </v:shape>
          <o:OLEObject Type="Embed" ProgID="Equation.DSMT4" ShapeID="_x0000_i1392" DrawAspect="Content" ObjectID="_1689704465" r:id="rId662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. Dấu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7E7D52C6">
          <v:shape id="_x0000_i1393" type="#_x0000_t75" style="width:21.75pt;height:12.55pt" o:ole="">
            <v:imagedata r:id="rId663" o:title=""/>
          </v:shape>
          <o:OLEObject Type="Embed" ProgID="Equation.DSMT4" ShapeID="_x0000_i1393" DrawAspect="Content" ObjectID="_1689704466" r:id="rId664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xảy ra khi và chỉ khi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8DD6CFE">
          <v:shape id="_x0000_i1394" type="#_x0000_t75" style="width:27.65pt;height:14.25pt" o:ole="">
            <v:imagedata r:id="rId665" o:title=""/>
          </v:shape>
          <o:OLEObject Type="Embed" ProgID="Equation.DSMT4" ShapeID="_x0000_i1394" DrawAspect="Content" ObjectID="_1689704467" r:id="rId666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>.</w:t>
      </w:r>
    </w:p>
    <w:p w14:paraId="40204CB4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số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1AB17E0">
          <v:shape id="_x0000_i1395" type="#_x0000_t75" style="width:27.65pt;height:14.25pt" o:ole="">
            <v:imagedata r:id="rId667" o:title=""/>
          </v:shape>
          <o:OLEObject Type="Embed" ProgID="Equation.DSMT4" ShapeID="_x0000_i1395" DrawAspect="Content" ObjectID="_1689704468" r:id="rId668"/>
        </w:object>
      </w:r>
      <w:r w:rsidRPr="00321E2D">
        <w:rPr>
          <w:rFonts w:ascii="Chu Van An" w:hAnsi="Chu Van An" w:cs="Chu Van An"/>
          <w:sz w:val="24"/>
          <w:szCs w:val="24"/>
        </w:rPr>
        <w:t>, khẳng định nào trong các khẳng định sau là đúng?</w:t>
      </w:r>
    </w:p>
    <w:p w14:paraId="322B6B09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00" w14:anchorId="2BBFD0C8">
          <v:shape id="_x0000_i1396" type="#_x0000_t75" style="width:55.25pt;height:30.15pt" o:ole="">
            <v:imagedata r:id="rId669" o:title=""/>
          </v:shape>
          <o:OLEObject Type="Embed" ProgID="Equation.DSMT4" ShapeID="_x0000_i1396" DrawAspect="Content" ObjectID="_1689704469" r:id="rId67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200" w:dyaOrig="600" w14:anchorId="78B94B6A">
          <v:shape id="_x0000_i1397" type="#_x0000_t75" style="width:59.45pt;height:30.15pt" o:ole="">
            <v:imagedata r:id="rId671" o:title=""/>
          </v:shape>
          <o:OLEObject Type="Embed" ProgID="Equation.DSMT4" ShapeID="_x0000_i1397" DrawAspect="Content" ObjectID="_1689704470" r:id="rId672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200" w:dyaOrig="600" w14:anchorId="778F1BA3">
          <v:shape id="_x0000_i1398" type="#_x0000_t75" style="width:59.45pt;height:30.15pt" o:ole="">
            <v:imagedata r:id="rId673" o:title=""/>
          </v:shape>
          <o:OLEObject Type="Embed" ProgID="Equation.DSMT4" ShapeID="_x0000_i1398" DrawAspect="Content" ObjectID="_1689704471" r:id="rId67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1560" w:dyaOrig="675" w14:anchorId="48243F6A">
          <v:shape id="_x0000_i1399" type="#_x0000_t75" style="width:77.85pt;height:34.35pt" o:ole="">
            <v:imagedata r:id="rId675" o:title=""/>
          </v:shape>
          <o:OLEObject Type="Embed" ProgID="Equation.DSMT4" ShapeID="_x0000_i1399" DrawAspect="Content" ObjectID="_1689704472" r:id="rId67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6B60359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Lời giải</w:t>
      </w:r>
    </w:p>
    <w:p w14:paraId="4FAB4752" w14:textId="77777777" w:rsidR="007E1B31" w:rsidRPr="00321E2D" w:rsidRDefault="007E1B31" w:rsidP="00321E2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0000CC"/>
          <w:sz w:val="24"/>
          <w:szCs w:val="24"/>
        </w:rPr>
        <w:t>Chọn C</w:t>
      </w:r>
    </w:p>
    <w:p w14:paraId="78DBF465" w14:textId="77777777" w:rsidR="007E1B31" w:rsidRPr="00321E2D" w:rsidRDefault="007E1B31" w:rsidP="00321E2D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Áp dụng BĐT Cosi ta có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200" w:dyaOrig="600" w14:anchorId="31A1A172">
          <v:shape id="_x0000_i1400" type="#_x0000_t75" style="width:59.45pt;height:30.15pt" o:ole="">
            <v:imagedata r:id="rId673" o:title=""/>
          </v:shape>
          <o:OLEObject Type="Embed" ProgID="Equation.DSMT4" ShapeID="_x0000_i1400" DrawAspect="Content" ObjectID="_1689704473" r:id="rId677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293BBE34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Với mọi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85" w:dyaOrig="270" w14:anchorId="20BB6763">
          <v:shape id="_x0000_i1401" type="#_x0000_t75" style="width:29.3pt;height:12.55pt" o:ole="">
            <v:imagedata r:id="rId678" o:title=""/>
          </v:shape>
          <o:OLEObject Type="Embed" ProgID="Equation.DSMT4" ShapeID="_x0000_i1401" DrawAspect="Content" ObjectID="_1689704474" r:id="rId67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;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70" w14:anchorId="5079F3B1">
          <v:shape id="_x0000_i1402" type="#_x0000_t75" style="width:27.65pt;height:12.55pt" o:ole="">
            <v:imagedata r:id="rId680" o:title=""/>
          </v:shape>
          <o:OLEObject Type="Embed" ProgID="Equation.DSMT4" ShapeID="_x0000_i1402" DrawAspect="Content" ObjectID="_1689704475" r:id="rId681"/>
        </w:object>
      </w:r>
      <w:r w:rsidRPr="00321E2D">
        <w:rPr>
          <w:rFonts w:ascii="Chu Van An" w:hAnsi="Chu Van An" w:cs="Chu Van An"/>
          <w:sz w:val="24"/>
          <w:szCs w:val="24"/>
        </w:rPr>
        <w:t>. Câu nào dưới đây là đúng?</w:t>
      </w:r>
    </w:p>
    <w:p w14:paraId="73FC9FF0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Calibri" w:hAnsi="Chu Van An" w:cs="Chu Van An"/>
          <w:position w:val="-8"/>
          <w:sz w:val="24"/>
          <w:szCs w:val="24"/>
        </w:rPr>
        <w:object w:dxaOrig="1380" w:dyaOrig="345" w14:anchorId="7186A603">
          <v:shape id="_x0000_i1403" type="#_x0000_t75" style="width:69.5pt;height:16.75pt" o:ole="">
            <v:imagedata r:id="rId682" o:title=""/>
          </v:shape>
          <o:OLEObject Type="Embed" ProgID="Equation.DSMT4" ShapeID="_x0000_i1403" DrawAspect="Content" ObjectID="_1689704476" r:id="rId68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Calibri" w:hAnsi="Chu Van An" w:cs="Chu Van An"/>
          <w:position w:val="-24"/>
          <w:sz w:val="24"/>
          <w:szCs w:val="24"/>
        </w:rPr>
        <w:object w:dxaOrig="975" w:dyaOrig="600" w14:anchorId="559BC3B0">
          <v:shape id="_x0000_i1404" type="#_x0000_t75" style="width:48.55pt;height:30.15pt" o:ole="">
            <v:imagedata r:id="rId684" o:title=""/>
          </v:shape>
          <o:OLEObject Type="Embed" ProgID="Equation.DSMT4" ShapeID="_x0000_i1404" DrawAspect="Content" ObjectID="_1689704477" r:id="rId68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3D90AC3B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Calibri" w:hAnsi="Chu Van An" w:cs="Chu Van An"/>
          <w:position w:val="-24"/>
          <w:sz w:val="24"/>
          <w:szCs w:val="24"/>
        </w:rPr>
        <w:object w:dxaOrig="1290" w:dyaOrig="600" w14:anchorId="53AF27DB">
          <v:shape id="_x0000_i1405" type="#_x0000_t75" style="width:64.45pt;height:30.15pt" o:ole="">
            <v:imagedata r:id="rId686" o:title=""/>
          </v:shape>
          <o:OLEObject Type="Embed" ProgID="Equation.DSMT4" ShapeID="_x0000_i1405" DrawAspect="Content" ObjectID="_1689704478" r:id="rId68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Calibri" w:hAnsi="Chu Van An" w:cs="Chu Van An"/>
          <w:position w:val="-24"/>
          <w:sz w:val="24"/>
          <w:szCs w:val="24"/>
        </w:rPr>
        <w:object w:dxaOrig="1395" w:dyaOrig="600" w14:anchorId="0198CC23">
          <v:shape id="_x0000_i1406" type="#_x0000_t75" style="width:70.35pt;height:30.15pt" o:ole="">
            <v:imagedata r:id="rId688" o:title=""/>
          </v:shape>
          <o:OLEObject Type="Embed" ProgID="Equation.DSMT4" ShapeID="_x0000_i1406" DrawAspect="Content" ObjectID="_1689704479" r:id="rId68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22C1897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20B84BCC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321E2D">
        <w:rPr>
          <w:rFonts w:ascii="Chu Van An" w:hAnsi="Chu Van An" w:cs="Chu Van An"/>
          <w:b/>
          <w:color w:val="0033CC"/>
          <w:sz w:val="24"/>
          <w:szCs w:val="24"/>
        </w:rPr>
        <w:t>Chọn C</w:t>
      </w:r>
    </w:p>
    <w:p w14:paraId="59409D29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Áp dụng bất đẳng thức Cô – si cho hai số dương </w:t>
      </w:r>
      <w:r w:rsidRPr="00321E2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420" w:dyaOrig="315" w14:anchorId="5DDC0A71">
          <v:shape id="_x0000_i1407" type="#_x0000_t75" style="width:20.1pt;height:15.9pt" o:ole="">
            <v:imagedata r:id="rId690" o:title=""/>
          </v:shape>
          <o:OLEObject Type="Embed" ProgID="Equation.DSMT4" ShapeID="_x0000_i1407" DrawAspect="Content" ObjectID="_1689704480" r:id="rId69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ta có: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290" w:dyaOrig="600" w14:anchorId="5D8985F0">
          <v:shape id="_x0000_i1408" type="#_x0000_t75" style="width:64.45pt;height:30.15pt" o:ole="">
            <v:imagedata r:id="rId692" o:title=""/>
          </v:shape>
          <o:OLEObject Type="Embed" ProgID="Equation.DSMT4" ShapeID="_x0000_i1408" DrawAspect="Content" ObjectID="_1689704481" r:id="rId693"/>
        </w:object>
      </w:r>
      <w:r w:rsidRPr="00321E2D">
        <w:rPr>
          <w:rFonts w:ascii="Chu Van An" w:hAnsi="Chu Van An" w:cs="Chu Van An"/>
          <w:sz w:val="24"/>
          <w:szCs w:val="24"/>
        </w:rPr>
        <w:t>. Vậy đáp án C đúng.</w:t>
      </w:r>
    </w:p>
    <w:p w14:paraId="1EDA15BF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lastRenderedPageBreak/>
        <w:t xml:space="preserve">Tìm giá trị nhỏ nhất của biểu thức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575" w:dyaOrig="615" w14:anchorId="7FE43B46">
          <v:shape id="_x0000_i1409" type="#_x0000_t75" style="width:78.7pt;height:30.15pt" o:ole="">
            <v:imagedata r:id="rId694" o:title=""/>
          </v:shape>
          <o:OLEObject Type="Embed" ProgID="Equation.DSMT4" ShapeID="_x0000_i1409" DrawAspect="Content" ObjectID="_1689704482" r:id="rId69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71C2ECA1">
          <v:shape id="_x0000_i1410" type="#_x0000_t75" style="width:34.35pt;height:14.25pt" o:ole="">
            <v:imagedata r:id="rId696" o:title=""/>
          </v:shape>
          <o:OLEObject Type="Embed" ProgID="Equation.DSMT4" ShapeID="_x0000_i1410" DrawAspect="Content" ObjectID="_1689704483" r:id="rId69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F8110C9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55" w14:anchorId="5DFCD499">
          <v:shape id="_x0000_i1411" type="#_x0000_t75" style="width:9.2pt;height:12.55pt" o:ole="">
            <v:imagedata r:id="rId698" o:title=""/>
          </v:shape>
          <o:OLEObject Type="Embed" ProgID="Equation.DSMT4" ShapeID="_x0000_i1411" DrawAspect="Content" ObjectID="_1689704484" r:id="rId69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55" w14:anchorId="4774D204">
          <v:shape id="_x0000_i1412" type="#_x0000_t75" style="width:9.2pt;height:12.55pt" o:ole="">
            <v:imagedata r:id="rId700" o:title=""/>
          </v:shape>
          <o:OLEObject Type="Embed" ProgID="Equation.DSMT4" ShapeID="_x0000_i1412" DrawAspect="Content" ObjectID="_1689704485" r:id="rId70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67A9B486">
          <v:shape id="_x0000_i1413" type="#_x0000_t75" style="width:9.2pt;height:14.25pt" o:ole="">
            <v:imagedata r:id="rId702" o:title=""/>
          </v:shape>
          <o:OLEObject Type="Embed" ProgID="Equation.DSMT4" ShapeID="_x0000_i1413" DrawAspect="Content" ObjectID="_1689704486" r:id="rId703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300" w:dyaOrig="255" w14:anchorId="747F670C">
          <v:shape id="_x0000_i1414" type="#_x0000_t75" style="width:15.05pt;height:12.55pt" o:ole="">
            <v:imagedata r:id="rId704" o:title=""/>
          </v:shape>
          <o:OLEObject Type="Embed" ProgID="Equation.DSMT4" ShapeID="_x0000_i1414" DrawAspect="Content" ObjectID="_1689704487" r:id="rId70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56DC50B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F2CD830" w14:textId="77777777" w:rsidR="007E1B31" w:rsidRPr="00321E2D" w:rsidRDefault="007E1B31" w:rsidP="00321E2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0000CC"/>
          <w:sz w:val="24"/>
          <w:szCs w:val="24"/>
        </w:rPr>
        <w:t>Chọn A</w:t>
      </w:r>
    </w:p>
    <w:p w14:paraId="566E952F" w14:textId="77777777" w:rsidR="007E1B31" w:rsidRPr="00321E2D" w:rsidRDefault="007E1B31" w:rsidP="00321E2D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Áp dụng bất đẳng thức Cô-si cho hai số dương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020" w:dyaOrig="615" w14:anchorId="56A1268D">
          <v:shape id="_x0000_i1415" type="#_x0000_t75" style="width:51.9pt;height:30.15pt" o:ole="">
            <v:imagedata r:id="rId706" o:title=""/>
          </v:shape>
          <o:OLEObject Type="Embed" ProgID="Equation.DSMT4" ShapeID="_x0000_i1415" DrawAspect="Content" ObjectID="_1689704488" r:id="rId70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ta có</w:t>
      </w:r>
    </w:p>
    <w:p w14:paraId="6B5E0D8E" w14:textId="77777777" w:rsidR="007E1B31" w:rsidRPr="00321E2D" w:rsidRDefault="007E1B31" w:rsidP="00321E2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2385" w:dyaOrig="615" w14:anchorId="7F50DE56">
          <v:shape id="_x0000_i1416" type="#_x0000_t75" style="width:119.7pt;height:30.15pt" o:ole="">
            <v:imagedata r:id="rId708" o:title=""/>
          </v:shape>
          <o:OLEObject Type="Embed" ProgID="Equation.DSMT4" ShapeID="_x0000_i1416" DrawAspect="Content" ObjectID="_1689704489" r:id="rId70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suy ra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4395" w:dyaOrig="615" w14:anchorId="5C6E97C1">
          <v:shape id="_x0000_i1417" type="#_x0000_t75" style="width:220.2pt;height:30.15pt" o:ole="">
            <v:imagedata r:id="rId710" o:title=""/>
          </v:shape>
          <o:OLEObject Type="Embed" ProgID="Equation.DSMT4" ShapeID="_x0000_i1417" DrawAspect="Content" ObjectID="_1689704490" r:id="rId711"/>
        </w:object>
      </w:r>
    </w:p>
    <w:p w14:paraId="123AE67E" w14:textId="77777777" w:rsidR="007E1B31" w:rsidRPr="00321E2D" w:rsidRDefault="007E1B31" w:rsidP="00321E2D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“=” xảy ra khi và chỉ khi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3120" w:dyaOrig="615" w14:anchorId="19C0B38A">
          <v:shape id="_x0000_i1418" type="#_x0000_t75" style="width:156.55pt;height:30.15pt" o:ole="">
            <v:imagedata r:id="rId712" o:title=""/>
          </v:shape>
          <o:OLEObject Type="Embed" ProgID="Equation.DSMT4" ShapeID="_x0000_i1418" DrawAspect="Content" ObjectID="_1689704491" r:id="rId713"/>
        </w:object>
      </w:r>
    </w:p>
    <w:p w14:paraId="78A92472" w14:textId="77777777" w:rsidR="007E1B31" w:rsidRPr="00321E2D" w:rsidRDefault="007E1B31" w:rsidP="00321E2D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Giá trị nhỏ nhất của biểu thức A bằng 4 khi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0B4623E">
          <v:shape id="_x0000_i1419" type="#_x0000_t75" style="width:27.65pt;height:14.25pt" o:ole="">
            <v:imagedata r:id="rId714" o:title=""/>
          </v:shape>
          <o:OLEObject Type="Embed" ProgID="Equation.DSMT4" ShapeID="_x0000_i1419" DrawAspect="Content" ObjectID="_1689704492" r:id="rId71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BE81DDB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Giá trị nhỏ nhất của hàm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680" w:dyaOrig="615" w14:anchorId="7329A555">
          <v:shape id="_x0000_i1420" type="#_x0000_t75" style="width:84.55pt;height:30.15pt" o:ole="">
            <v:imagedata r:id="rId716" o:title=""/>
          </v:shape>
          <o:OLEObject Type="Embed" ProgID="Equation.DSMT4" ShapeID="_x0000_i1420" DrawAspect="Content" ObjectID="_1689704493" r:id="rId71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FB8B2A7">
          <v:shape id="_x0000_i1421" type="#_x0000_t75" style="width:27.65pt;height:14.25pt" o:ole="">
            <v:imagedata r:id="rId718" o:title=""/>
          </v:shape>
          <o:OLEObject Type="Embed" ProgID="Equation.DSMT4" ShapeID="_x0000_i1421" DrawAspect="Content" ObjectID="_1689704494" r:id="rId71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bằng</w:t>
      </w:r>
    </w:p>
    <w:p w14:paraId="62CE1886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8"/>
          <w:sz w:val="24"/>
          <w:szCs w:val="24"/>
        </w:rPr>
        <w:object w:dxaOrig="735" w:dyaOrig="375" w14:anchorId="0BAA856A">
          <v:shape id="_x0000_i1422" type="#_x0000_t75" style="width:36.85pt;height:19.25pt" o:ole="">
            <v:imagedata r:id="rId720" o:title=""/>
          </v:shape>
          <o:OLEObject Type="Embed" ProgID="Equation.DSMT4" ShapeID="_x0000_i1422" DrawAspect="Content" ObjectID="_1689704495" r:id="rId721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27CCF7B2">
          <v:shape id="_x0000_i1423" type="#_x0000_t75" style="width:27.65pt;height:14.25pt" o:ole="">
            <v:imagedata r:id="rId722" o:title=""/>
          </v:shape>
          <o:OLEObject Type="Embed" ProgID="Equation.DSMT4" ShapeID="_x0000_i1423" DrawAspect="Content" ObjectID="_1689704496" r:id="rId723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8"/>
          <w:sz w:val="24"/>
          <w:szCs w:val="24"/>
        </w:rPr>
        <w:object w:dxaOrig="735" w:dyaOrig="375" w14:anchorId="7D472660">
          <v:shape id="_x0000_i1424" type="#_x0000_t75" style="width:36.85pt;height:19.25pt" o:ole="">
            <v:imagedata r:id="rId724" o:title=""/>
          </v:shape>
          <o:OLEObject Type="Embed" ProgID="Equation.DSMT4" ShapeID="_x0000_i1424" DrawAspect="Content" ObjectID="_1689704497" r:id="rId725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position w:val="-8"/>
          <w:sz w:val="24"/>
          <w:szCs w:val="24"/>
        </w:rPr>
        <w:object w:dxaOrig="720" w:dyaOrig="375" w14:anchorId="2D98325A">
          <v:shape id="_x0000_i1425" type="#_x0000_t75" style="width:36.85pt;height:19.25pt" o:ole="">
            <v:imagedata r:id="rId726" o:title=""/>
          </v:shape>
          <o:OLEObject Type="Embed" ProgID="Equation.DSMT4" ShapeID="_x0000_i1425" DrawAspect="Content" ObjectID="_1689704498" r:id="rId727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78FAED7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E331FA1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0A51662B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Áp dụng bất đẳng thức Cauchy cho 2 số thực dương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42D07BBD">
          <v:shape id="_x0000_i1426" type="#_x0000_t75" style="width:9.2pt;height:10.9pt" o:ole="">
            <v:imagedata r:id="rId728" o:title=""/>
          </v:shape>
          <o:OLEObject Type="Embed" ProgID="Equation.DSMT4" ShapeID="_x0000_i1426" DrawAspect="Content" ObjectID="_1689704499" r:id="rId72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và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5327E1B8">
          <v:shape id="_x0000_i1427" type="#_x0000_t75" style="width:30.15pt;height:30.15pt" o:ole="">
            <v:imagedata r:id="rId730" o:title=""/>
          </v:shape>
          <o:OLEObject Type="Embed" ProgID="Equation.DSMT4" ShapeID="_x0000_i1427" DrawAspect="Content" ObjectID="_1689704500" r:id="rId73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ta có</w:t>
      </w:r>
    </w:p>
    <w:p w14:paraId="6FC92AB4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4845" w:dyaOrig="705" w14:anchorId="3C0B2470">
          <v:shape id="_x0000_i1428" type="#_x0000_t75" style="width:242.8pt;height:35.15pt" o:ole="">
            <v:imagedata r:id="rId732" o:title=""/>
          </v:shape>
          <o:OLEObject Type="Embed" ProgID="Equation.DSMT4" ShapeID="_x0000_i1428" DrawAspect="Content" ObjectID="_1689704501" r:id="rId733"/>
        </w:object>
      </w:r>
    </w:p>
    <w:p w14:paraId="1378263E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bằng xảy ra khi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325" w:dyaOrig="615" w14:anchorId="1281B94D">
          <v:shape id="_x0000_i1429" type="#_x0000_t75" style="width:116.35pt;height:30.15pt" o:ole="">
            <v:imagedata r:id="rId734" o:title=""/>
          </v:shape>
          <o:OLEObject Type="Embed" ProgID="Equation.DSMT4" ShapeID="_x0000_i1429" DrawAspect="Content" ObjectID="_1689704502" r:id="rId73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35FCCE7" w14:textId="77777777" w:rsidR="007E1B31" w:rsidRPr="00321E2D" w:rsidRDefault="007E1B31" w:rsidP="00321E2D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Cho các số </w:t>
      </w:r>
      <w:r w:rsidRPr="00321E2D">
        <w:rPr>
          <w:rFonts w:ascii="Chu Van An" w:eastAsia="Arial" w:hAnsi="Chu Van An" w:cs="Chu Van An"/>
          <w:position w:val="-10"/>
          <w:sz w:val="24"/>
          <w:szCs w:val="24"/>
          <w:lang w:val="vi-VN" w:eastAsia="x-none"/>
        </w:rPr>
        <w:object w:dxaOrig="1095" w:dyaOrig="315" w14:anchorId="15AE85EF">
          <v:shape id="_x0000_i1430" type="#_x0000_t75" style="width:55.25pt;height:15.9pt" o:ole="">
            <v:imagedata r:id="rId736" o:title=""/>
          </v:shape>
          <o:OLEObject Type="Embed" ProgID="Equation.DSMT4" ShapeID="_x0000_i1430" DrawAspect="Content" ObjectID="_1689704503" r:id="rId737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thỏa mãn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vi-VN" w:eastAsia="x-none"/>
        </w:rPr>
        <w:object w:dxaOrig="645" w:dyaOrig="285" w14:anchorId="6354D5D3">
          <v:shape id="_x0000_i1431" type="#_x0000_t75" style="width:31.8pt;height:14.25pt" o:ole="">
            <v:imagedata r:id="rId738" o:title=""/>
          </v:shape>
          <o:OLEObject Type="Embed" ProgID="Equation.DSMT4" ShapeID="_x0000_i1431" DrawAspect="Content" ObjectID="_1689704504" r:id="rId739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. Mệnh đề nào sau đây </w:t>
      </w:r>
      <w:r w:rsidRPr="00321E2D">
        <w:rPr>
          <w:rFonts w:ascii="Chu Van An" w:hAnsi="Chu Van An" w:cs="Chu Van An"/>
          <w:bCs/>
          <w:sz w:val="24"/>
          <w:szCs w:val="24"/>
          <w:lang w:val="vi-VN"/>
        </w:rPr>
        <w:t>đúng</w:t>
      </w:r>
      <w:r w:rsidRPr="00321E2D">
        <w:rPr>
          <w:rFonts w:ascii="Chu Van An" w:hAnsi="Chu Van An" w:cs="Chu Van An"/>
          <w:sz w:val="24"/>
          <w:szCs w:val="24"/>
          <w:lang w:val="vi-VN"/>
        </w:rPr>
        <w:t>?</w:t>
      </w:r>
    </w:p>
    <w:p w14:paraId="0D446C20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200" w:dyaOrig="285" w14:anchorId="489BDBBD">
          <v:shape id="_x0000_i1432" type="#_x0000_t75" style="width:59.45pt;height:14.25pt" o:ole="">
            <v:imagedata r:id="rId652" o:title=""/>
          </v:shape>
          <o:OLEObject Type="Embed" ProgID="Equation.DSMT4" ShapeID="_x0000_i1432" DrawAspect="Content" ObjectID="_1689704505" r:id="rId740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B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885" w:dyaOrig="285" w14:anchorId="1E49C491">
          <v:shape id="_x0000_i1433" type="#_x0000_t75" style="width:44.35pt;height:14.25pt" o:ole="">
            <v:imagedata r:id="rId741" o:title=""/>
          </v:shape>
          <o:OLEObject Type="Embed" ProgID="Equation.DSMT4" ShapeID="_x0000_i1433" DrawAspect="Content" ObjectID="_1689704506" r:id="rId742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200" w:dyaOrig="285" w14:anchorId="0F06BF87">
          <v:shape id="_x0000_i1434" type="#_x0000_t75" style="width:59.45pt;height:14.25pt" o:ole="">
            <v:imagedata r:id="rId656" o:title=""/>
          </v:shape>
          <o:OLEObject Type="Embed" ProgID="Equation.DSMT4" ShapeID="_x0000_i1434" DrawAspect="Content" ObjectID="_1689704507" r:id="rId743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900" w:dyaOrig="285" w14:anchorId="10EE5126">
          <v:shape id="_x0000_i1435" type="#_x0000_t75" style="width:45.2pt;height:14.25pt" o:ole="">
            <v:imagedata r:id="rId658" o:title=""/>
          </v:shape>
          <o:OLEObject Type="Embed" ProgID="Equation.DSMT4" ShapeID="_x0000_i1435" DrawAspect="Content" ObjectID="_1689704508" r:id="rId74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4F4AF91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color w:val="800080"/>
          <w:sz w:val="24"/>
          <w:szCs w:val="24"/>
          <w:lang w:val="vi-VN"/>
        </w:rPr>
        <w:t>Lời giải</w:t>
      </w:r>
    </w:p>
    <w:p w14:paraId="09FFFA09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color w:val="0000CC"/>
          <w:sz w:val="24"/>
          <w:szCs w:val="24"/>
          <w:lang w:val="vi-VN"/>
        </w:rPr>
        <w:t>Chọn B</w:t>
      </w:r>
    </w:p>
    <w:p w14:paraId="3C27F320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Với hai số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vi-VN"/>
        </w:rPr>
        <w:object w:dxaOrig="1095" w:dyaOrig="315" w14:anchorId="21ABCDA3">
          <v:shape id="_x0000_i1436" type="#_x0000_t75" style="width:55.25pt;height:15.9pt" o:ole="">
            <v:imagedata r:id="rId736" o:title=""/>
          </v:shape>
          <o:OLEObject Type="Embed" ProgID="Equation.DSMT4" ShapeID="_x0000_i1436" DrawAspect="Content" ObjectID="_1689704509" r:id="rId745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, ta có: </w:t>
      </w:r>
      <w:r w:rsidRPr="00321E2D">
        <w:rPr>
          <w:rFonts w:ascii="Chu Van An" w:eastAsia="Times New Roman" w:hAnsi="Chu Van An" w:cs="Chu Van An"/>
          <w:position w:val="-8"/>
          <w:sz w:val="24"/>
          <w:szCs w:val="24"/>
          <w:lang w:val="vi-VN"/>
        </w:rPr>
        <w:object w:dxaOrig="1680" w:dyaOrig="360" w14:anchorId="56FCADD8">
          <v:shape id="_x0000_i1437" type="#_x0000_t75" style="width:84.55pt;height:17.6pt" o:ole="">
            <v:imagedata r:id="rId661" o:title=""/>
          </v:shape>
          <o:OLEObject Type="Embed" ProgID="Equation.DSMT4" ShapeID="_x0000_i1437" DrawAspect="Content" ObjectID="_1689704510" r:id="rId74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Dấu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435" w:dyaOrig="255" w14:anchorId="36A62A2F">
          <v:shape id="_x0000_i1438" type="#_x0000_t75" style="width:21.75pt;height:12.55pt" o:ole="">
            <v:imagedata r:id="rId747" o:title=""/>
          </v:shape>
          <o:OLEObject Type="Embed" ProgID="Equation.DSMT4" ShapeID="_x0000_i1438" DrawAspect="Content" ObjectID="_1689704511" r:id="rId74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xảy ra khi và chỉ khi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FAD2A70">
          <v:shape id="_x0000_i1439" type="#_x0000_t75" style="width:27.65pt;height:14.25pt" o:ole="">
            <v:imagedata r:id="rId749" o:title=""/>
          </v:shape>
          <o:OLEObject Type="Embed" ProgID="Equation.DSMT4" ShapeID="_x0000_i1439" DrawAspect="Content" ObjectID="_1689704512" r:id="rId75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3FA2310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it-IT"/>
        </w:rPr>
      </w:pPr>
      <w:r w:rsidRPr="00321E2D">
        <w:rPr>
          <w:rFonts w:ascii="Chu Van An" w:hAnsi="Chu Van An" w:cs="Chu Van An"/>
          <w:sz w:val="24"/>
          <w:szCs w:val="24"/>
          <w:lang w:val="it-IT"/>
        </w:rPr>
        <w:t xml:space="preserve">Trong tất cả các hình chữ nhật có cùng diện tích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it-IT"/>
        </w:rPr>
        <w:object w:dxaOrig="660" w:dyaOrig="330" w14:anchorId="1F185684">
          <v:shape id="_x0000_i1440" type="#_x0000_t75" style="width:32.65pt;height:16.75pt" o:ole="">
            <v:imagedata r:id="rId751" o:title=""/>
          </v:shape>
          <o:OLEObject Type="Embed" ProgID="Equation.DSMT4" ShapeID="_x0000_i1440" DrawAspect="Content" ObjectID="_1689704513" r:id="rId752"/>
        </w:object>
      </w:r>
      <w:r w:rsidRPr="00321E2D">
        <w:rPr>
          <w:rFonts w:ascii="Chu Van An" w:hAnsi="Chu Van An" w:cs="Chu Van An"/>
          <w:sz w:val="24"/>
          <w:szCs w:val="24"/>
          <w:lang w:val="it-IT"/>
        </w:rPr>
        <w:t>, hình chữ nhật có chu vi nhỏ nhất là</w:t>
      </w:r>
    </w:p>
    <w:p w14:paraId="4E1FDEE6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it-IT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it-IT"/>
        </w:rPr>
        <w:object w:dxaOrig="600" w:dyaOrig="285" w14:anchorId="03BBC08D">
          <v:shape id="_x0000_i1441" type="#_x0000_t75" style="width:30.15pt;height:14.25pt" o:ole="">
            <v:imagedata r:id="rId753" o:title=""/>
          </v:shape>
          <o:OLEObject Type="Embed" ProgID="Equation.DSMT4" ShapeID="_x0000_i1441" DrawAspect="Content" ObjectID="_1689704514" r:id="rId75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it-IT"/>
        </w:rPr>
        <w:object w:dxaOrig="600" w:dyaOrig="285" w14:anchorId="54D69659">
          <v:shape id="_x0000_i1442" type="#_x0000_t75" style="width:30.15pt;height:14.25pt" o:ole="">
            <v:imagedata r:id="rId755" o:title=""/>
          </v:shape>
          <o:OLEObject Type="Embed" ProgID="Equation.DSMT4" ShapeID="_x0000_i1442" DrawAspect="Content" ObjectID="_1689704515" r:id="rId75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it-IT"/>
        </w:rPr>
        <w:object w:dxaOrig="570" w:dyaOrig="285" w14:anchorId="4752A5DB">
          <v:shape id="_x0000_i1443" type="#_x0000_t75" style="width:27.65pt;height:14.25pt" o:ole="">
            <v:imagedata r:id="rId757" o:title=""/>
          </v:shape>
          <o:OLEObject Type="Embed" ProgID="Equation.DSMT4" ShapeID="_x0000_i1443" DrawAspect="Content" ObjectID="_1689704516" r:id="rId75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it-IT"/>
        </w:rPr>
        <w:object w:dxaOrig="690" w:dyaOrig="285" w14:anchorId="48B18E03">
          <v:shape id="_x0000_i1444" type="#_x0000_t75" style="width:34.35pt;height:14.25pt" o:ole="">
            <v:imagedata r:id="rId759" o:title=""/>
          </v:shape>
          <o:OLEObject Type="Embed" ProgID="Equation.DSMT4" ShapeID="_x0000_i1444" DrawAspect="Content" ObjectID="_1689704517" r:id="rId76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37B6FF56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it-IT"/>
        </w:rPr>
      </w:pPr>
      <w:r w:rsidRPr="00321E2D">
        <w:rPr>
          <w:rFonts w:ascii="Chu Van An" w:hAnsi="Chu Van An" w:cs="Chu Van An"/>
          <w:b/>
          <w:sz w:val="24"/>
          <w:szCs w:val="24"/>
          <w:lang w:val="it-IT"/>
        </w:rPr>
        <w:t>Lời giải</w:t>
      </w:r>
    </w:p>
    <w:p w14:paraId="026E61A9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it-IT"/>
        </w:rPr>
      </w:pPr>
      <w:r w:rsidRPr="00321E2D">
        <w:rPr>
          <w:rFonts w:ascii="Chu Van An" w:hAnsi="Chu Van An" w:cs="Chu Van An"/>
          <w:b/>
          <w:color w:val="0000CC"/>
          <w:sz w:val="24"/>
          <w:szCs w:val="24"/>
          <w:lang w:val="it-IT"/>
        </w:rPr>
        <w:t>Chọn A</w:t>
      </w:r>
    </w:p>
    <w:p w14:paraId="5FA53495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it-IT"/>
        </w:rPr>
      </w:pPr>
      <w:r w:rsidRPr="00321E2D">
        <w:rPr>
          <w:rFonts w:ascii="Chu Van An" w:hAnsi="Chu Van An" w:cs="Chu Van An"/>
          <w:sz w:val="24"/>
          <w:szCs w:val="24"/>
          <w:lang w:val="it-IT"/>
        </w:rPr>
        <w:t xml:space="preserve">Hình chữ nhật có chu vi nhỏ nhất là hình vuông, cạnh bằng </w:t>
      </w:r>
      <w:r w:rsidRPr="00321E2D">
        <w:rPr>
          <w:rFonts w:ascii="Chu Van An" w:eastAsia="Times New Roman" w:hAnsi="Chu Van An" w:cs="Chu Van An"/>
          <w:position w:val="-8"/>
          <w:sz w:val="24"/>
          <w:szCs w:val="24"/>
          <w:lang w:val="it-IT"/>
        </w:rPr>
        <w:object w:dxaOrig="840" w:dyaOrig="360" w14:anchorId="5EA1DF8E">
          <v:shape id="_x0000_i1445" type="#_x0000_t75" style="width:41.85pt;height:17.6pt" o:ole="">
            <v:imagedata r:id="rId761" o:title=""/>
          </v:shape>
          <o:OLEObject Type="Embed" ProgID="Equation.DSMT4" ShapeID="_x0000_i1445" DrawAspect="Content" ObjectID="_1689704518" r:id="rId762"/>
        </w:object>
      </w:r>
      <w:r w:rsidRPr="00321E2D">
        <w:rPr>
          <w:rFonts w:ascii="Chu Van An" w:hAnsi="Chu Van An" w:cs="Chu Van An"/>
          <w:sz w:val="24"/>
          <w:szCs w:val="24"/>
          <w:lang w:val="it-IT"/>
        </w:rPr>
        <w:t xml:space="preserve">, do đó chu vi là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it-IT"/>
        </w:rPr>
        <w:object w:dxaOrig="855" w:dyaOrig="285" w14:anchorId="030A3BF5">
          <v:shape id="_x0000_i1446" type="#_x0000_t75" style="width:42.7pt;height:14.25pt" o:ole="">
            <v:imagedata r:id="rId763" o:title=""/>
          </v:shape>
          <o:OLEObject Type="Embed" ProgID="Equation.DSMT4" ShapeID="_x0000_i1446" DrawAspect="Content" ObjectID="_1689704519" r:id="rId764"/>
        </w:object>
      </w:r>
      <w:r w:rsidRPr="00321E2D">
        <w:rPr>
          <w:rFonts w:ascii="Chu Van An" w:hAnsi="Chu Van An" w:cs="Chu Van An"/>
          <w:sz w:val="24"/>
          <w:szCs w:val="24"/>
          <w:lang w:val="it-IT"/>
        </w:rPr>
        <w:t>.</w:t>
      </w:r>
    </w:p>
    <w:p w14:paraId="5FDF2E11" w14:textId="77777777" w:rsidR="007E1B31" w:rsidRPr="00321E2D" w:rsidRDefault="007E1B31" w:rsidP="00321E2D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Tìm giá trị nhỏ nhất của hàm số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290" w:dyaOrig="615" w14:anchorId="3AAAD2A9">
          <v:shape id="_x0000_i1447" type="#_x0000_t75" style="width:64.45pt;height:30.15pt" o:ole="">
            <v:imagedata r:id="rId765" o:title=""/>
          </v:shape>
          <o:OLEObject Type="Embed" ProgID="Equation.DSMT4" ShapeID="_x0000_i1447" DrawAspect="Content" ObjectID="_1689704520" r:id="rId766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với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fr-FR" w:eastAsia="x-none"/>
        </w:rPr>
        <w:object w:dxaOrig="570" w:dyaOrig="285" w14:anchorId="46608120">
          <v:shape id="_x0000_i1448" type="#_x0000_t75" style="width:27.65pt;height:14.25pt" o:ole="">
            <v:imagedata r:id="rId767" o:title=""/>
          </v:shape>
          <o:OLEObject Type="Embed" ProgID="Equation.DSMT4" ShapeID="_x0000_i1448" DrawAspect="Content" ObjectID="_1689704521" r:id="rId768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0FF72F46" w14:textId="77777777" w:rsidR="007E1B31" w:rsidRPr="00321E2D" w:rsidRDefault="007E1B31" w:rsidP="00321E2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195" w:dyaOrig="255" w14:anchorId="7F469066">
          <v:shape id="_x0000_i1449" type="#_x0000_t75" style="width:9.2pt;height:12.55pt" o:ole="">
            <v:imagedata r:id="rId769" o:title=""/>
          </v:shape>
          <o:OLEObject Type="Embed" ProgID="Equation.DSMT4" ShapeID="_x0000_i1449" DrawAspect="Content" ObjectID="_1689704522" r:id="rId77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80" w:dyaOrig="285" w14:anchorId="511E88D9">
          <v:shape id="_x0000_i1450" type="#_x0000_t75" style="width:9.2pt;height:14.25pt" o:ole="">
            <v:imagedata r:id="rId771" o:title=""/>
          </v:shape>
          <o:OLEObject Type="Embed" ProgID="Equation.DSMT4" ShapeID="_x0000_i1450" DrawAspect="Content" ObjectID="_1689704523" r:id="rId772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95" w:dyaOrig="285" w14:anchorId="1B74C6F9">
          <v:shape id="_x0000_i1451" type="#_x0000_t75" style="width:9.2pt;height:14.25pt" o:ole="">
            <v:imagedata r:id="rId773" o:title=""/>
          </v:shape>
          <o:OLEObject Type="Embed" ProgID="Equation.DSMT4" ShapeID="_x0000_i1451" DrawAspect="Content" ObjectID="_1689704524" r:id="rId77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80" w:dyaOrig="285" w14:anchorId="6A0205A3">
          <v:shape id="_x0000_i1452" type="#_x0000_t75" style="width:9.2pt;height:14.25pt" o:ole="">
            <v:imagedata r:id="rId775" o:title=""/>
          </v:shape>
          <o:OLEObject Type="Embed" ProgID="Equation.DSMT4" ShapeID="_x0000_i1452" DrawAspect="Content" ObjectID="_1689704525" r:id="rId77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8DD55E4" w14:textId="77777777" w:rsidR="007E1B31" w:rsidRPr="00321E2D" w:rsidRDefault="007E1B31" w:rsidP="00321E2D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321E2D">
        <w:rPr>
          <w:rFonts w:ascii="Chu Van An" w:eastAsia="Calibri" w:hAnsi="Chu Van An" w:cs="Chu Van An"/>
          <w:b/>
          <w:sz w:val="24"/>
          <w:szCs w:val="24"/>
        </w:rPr>
        <w:t>Lời giải</w:t>
      </w:r>
    </w:p>
    <w:p w14:paraId="7E34CDE9" w14:textId="77777777" w:rsidR="007E1B31" w:rsidRPr="00321E2D" w:rsidRDefault="007E1B31" w:rsidP="00321E2D">
      <w:pPr>
        <w:spacing w:line="240" w:lineRule="auto"/>
        <w:ind w:left="992"/>
        <w:rPr>
          <w:rFonts w:ascii="Chu Van An" w:eastAsia="Times New Roman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hAnsi="Chu Van An" w:cs="Chu Van An"/>
          <w:b/>
          <w:color w:val="0000CC"/>
          <w:sz w:val="24"/>
          <w:szCs w:val="24"/>
        </w:rPr>
        <w:t>Chọn A</w:t>
      </w:r>
    </w:p>
    <w:p w14:paraId="4ACC6BCA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lastRenderedPageBreak/>
        <w:t xml:space="preserve">Ta có </w:t>
      </w:r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3960" w:dyaOrig="705" w14:anchorId="6A9F2D7B">
          <v:shape id="_x0000_i1453" type="#_x0000_t75" style="width:198.4pt;height:35.15pt" o:ole="">
            <v:imagedata r:id="rId777" o:title=""/>
          </v:shape>
          <o:OLEObject Type="Embed" ProgID="Equation.DSMT4" ShapeID="_x0000_i1453" DrawAspect="Content" ObjectID="_1689704526" r:id="rId77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F4FFFDF" w14:textId="77777777" w:rsidR="007E1B31" w:rsidRPr="00321E2D" w:rsidRDefault="007E1B31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</w:t>
      </w:r>
      <w:r w:rsidRPr="00321E2D">
        <w:rPr>
          <w:rFonts w:ascii="Chu Van An" w:eastAsia="Arial" w:hAnsi="Chu Van An" w:cs="Chu Van An"/>
          <w:position w:val="-4"/>
          <w:sz w:val="24"/>
          <w:szCs w:val="24"/>
          <w:lang w:val="x-none" w:eastAsia="x-none"/>
        </w:rPr>
        <w:object w:dxaOrig="450" w:dyaOrig="255" w14:anchorId="77A0BDC4">
          <v:shape id="_x0000_i1454" type="#_x0000_t75" style="width:22.6pt;height:12.55pt" o:ole="">
            <v:imagedata r:id="rId779" o:title=""/>
          </v:shape>
          <o:OLEObject Type="Embed" ProgID="Equation.DSMT4" ShapeID="_x0000_i1454" DrawAspect="Content" ObjectID="_1689704527" r:id="rId78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xảy ra khi và chỉ khi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455" w:dyaOrig="615" w14:anchorId="6C9D1298">
          <v:shape id="_x0000_i1455" type="#_x0000_t75" style="width:72.85pt;height:30.15pt" o:ole="">
            <v:imagedata r:id="rId781" o:title=""/>
          </v:shape>
          <o:OLEObject Type="Embed" ProgID="Equation.DSMT4" ShapeID="_x0000_i1455" DrawAspect="Content" ObjectID="_1689704528" r:id="rId78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(vì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fr-FR" w:eastAsia="x-none"/>
        </w:rPr>
        <w:object w:dxaOrig="570" w:dyaOrig="285" w14:anchorId="60DF3DF0">
          <v:shape id="_x0000_i1456" type="#_x0000_t75" style="width:27.65pt;height:14.25pt" o:ole="">
            <v:imagedata r:id="rId767" o:title=""/>
          </v:shape>
          <o:OLEObject Type="Embed" ProgID="Equation.DSMT4" ShapeID="_x0000_i1456" DrawAspect="Content" ObjectID="_1689704529" r:id="rId783"/>
        </w:object>
      </w:r>
      <w:r w:rsidRPr="00321E2D">
        <w:rPr>
          <w:rFonts w:ascii="Chu Van An" w:hAnsi="Chu Van An" w:cs="Chu Van An"/>
          <w:sz w:val="24"/>
          <w:szCs w:val="24"/>
        </w:rPr>
        <w:t>).</w:t>
      </w:r>
    </w:p>
    <w:p w14:paraId="5B17DF88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Trong tất cả các hình chữ nhật có cùng diện tích bằng </w:t>
      </w:r>
      <w:r w:rsidRPr="00321E2D">
        <w:rPr>
          <w:rFonts w:ascii="Chu Van An" w:eastAsia="Times New Roman" w:hAnsi="Chu Van An" w:cs="Chu Van An"/>
          <w:position w:val="-16"/>
          <w:sz w:val="24"/>
          <w:szCs w:val="24"/>
        </w:rPr>
        <w:object w:dxaOrig="900" w:dyaOrig="450" w14:anchorId="6F580F9A">
          <v:shape id="_x0000_i1457" type="#_x0000_t75" style="width:45.2pt;height:22.6pt" o:ole="">
            <v:imagedata r:id="rId784" o:title=""/>
          </v:shape>
          <o:OLEObject Type="Embed" ProgID="Equation.DSMT4" ShapeID="_x0000_i1457" DrawAspect="Content" ObjectID="_1689704530" r:id="rId785"/>
        </w:object>
      </w:r>
      <w:r w:rsidRPr="00321E2D">
        <w:rPr>
          <w:rFonts w:ascii="Chu Van An" w:hAnsi="Chu Van An" w:cs="Chu Van An"/>
          <w:sz w:val="24"/>
          <w:szCs w:val="24"/>
        </w:rPr>
        <w:t>, có một hình có chu vi nhỏ nhất bằng</w:t>
      </w:r>
    </w:p>
    <w:p w14:paraId="3DE75639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205B8AF9">
          <v:shape id="_x0000_i1458" type="#_x0000_t75" style="width:35.15pt;height:20.1pt" o:ole="">
            <v:imagedata r:id="rId786" o:title=""/>
          </v:shape>
          <o:OLEObject Type="Embed" ProgID="Equation.DSMT4" ShapeID="_x0000_i1458" DrawAspect="Content" ObjectID="_1689704531" r:id="rId78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825" w:dyaOrig="405" w14:anchorId="72EF2807">
          <v:shape id="_x0000_i1459" type="#_x0000_t75" style="width:41.85pt;height:20.1pt" o:ole="">
            <v:imagedata r:id="rId788" o:title=""/>
          </v:shape>
          <o:OLEObject Type="Embed" ProgID="Equation.DSMT4" ShapeID="_x0000_i1459" DrawAspect="Content" ObjectID="_1689704532" r:id="rId78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5BDF8FE0">
          <v:shape id="_x0000_i1460" type="#_x0000_t75" style="width:34.35pt;height:20.1pt" o:ole="">
            <v:imagedata r:id="rId790" o:title=""/>
          </v:shape>
          <o:OLEObject Type="Embed" ProgID="Equation.DSMT4" ShapeID="_x0000_i1460" DrawAspect="Content" ObjectID="_1689704533" r:id="rId79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2A9F5D9E">
          <v:shape id="_x0000_i1461" type="#_x0000_t75" style="width:40.2pt;height:20.1pt" o:ole="">
            <v:imagedata r:id="rId792" o:title=""/>
          </v:shape>
          <o:OLEObject Type="Embed" ProgID="Equation.DSMT4" ShapeID="_x0000_i1461" DrawAspect="Content" ObjectID="_1689704534" r:id="rId79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EE39F2C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Lời giải</w:t>
      </w:r>
    </w:p>
    <w:p w14:paraId="2D5E4C5A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hAnsi="Chu Van An" w:cs="Chu Van An"/>
          <w:b/>
          <w:color w:val="0000CC"/>
          <w:sz w:val="24"/>
          <w:szCs w:val="24"/>
        </w:rPr>
        <w:t>Chọn D</w:t>
      </w:r>
    </w:p>
    <w:p w14:paraId="15A3EBCB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Trong các hình chữ nhật có cùng diện tích thì hình vuông có chu vi nhỏ nhất (hệ quả).</w:t>
      </w:r>
    </w:p>
    <w:p w14:paraId="4C998F15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Vậy hình vuông có cạnh là: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05" w14:anchorId="3ED736B0">
          <v:shape id="_x0000_i1462" type="#_x0000_t75" style="width:71.15pt;height:20.1pt" o:ole="">
            <v:imagedata r:id="rId794" o:title=""/>
          </v:shape>
          <o:OLEObject Type="Embed" ProgID="Equation.DSMT4" ShapeID="_x0000_i1462" DrawAspect="Content" ObjectID="_1689704535" r:id="rId79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và có chu vi là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85" w:dyaOrig="285" w14:anchorId="6159D1EE">
          <v:shape id="_x0000_i1463" type="#_x0000_t75" style="width:14.25pt;height:14.25pt" o:ole="">
            <v:imagedata r:id="rId796" o:title=""/>
          </v:shape>
          <o:OLEObject Type="Embed" ProgID="Equation.DSMT4" ShapeID="_x0000_i1463" DrawAspect="Content" ObjectID="_1689704536" r:id="rId79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(cm).</w:t>
      </w:r>
    </w:p>
    <w:p w14:paraId="3A12E548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color w:val="000000"/>
          <w:sz w:val="24"/>
          <w:szCs w:val="24"/>
        </w:rPr>
        <w:t xml:space="preserve">Hàm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320" w:dyaOrig="630" w14:anchorId="4DD7890D">
          <v:shape id="_x0000_i1464" type="#_x0000_t75" style="width:66.15pt;height:31.8pt" o:ole="">
            <v:imagedata r:id="rId798" o:title=""/>
          </v:shape>
          <o:OLEObject Type="Embed" ProgID="Equation.DSMT4" ShapeID="_x0000_i1464" DrawAspect="Content" ObjectID="_1689704537" r:id="rId79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</w:t>
      </w:r>
      <w:bookmarkStart w:id="1" w:name="MTBlankEqn_0"/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900" w:dyaOrig="270" w14:anchorId="60B19FA6">
          <v:shape id="_x0000_i1465" type="#_x0000_t75" style="width:45.2pt;height:12.55pt" o:ole="">
            <v:imagedata r:id="rId800" o:title=""/>
          </v:shape>
          <o:OLEObject Type="Embed" ProgID="Equation.DSMT4" ShapeID="_x0000_i1465" DrawAspect="Content" ObjectID="_1689704538" r:id="rId801"/>
        </w:object>
      </w:r>
      <w:bookmarkEnd w:id="1"/>
      <w:r w:rsidRPr="00321E2D">
        <w:rPr>
          <w:rFonts w:ascii="Chu Van An" w:hAnsi="Chu Van An" w:cs="Chu Van An"/>
          <w:sz w:val="24"/>
          <w:szCs w:val="24"/>
        </w:rPr>
        <w:t xml:space="preserve">, đạt giá trị nhỏ nhất tại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30" w14:anchorId="19467AAC">
          <v:shape id="_x0000_i1466" type="#_x0000_t75" style="width:30.15pt;height:31.8pt" o:ole="">
            <v:imagedata r:id="rId802" o:title=""/>
          </v:shape>
          <o:OLEObject Type="Embed" ProgID="Equation.DSMT4" ShapeID="_x0000_i1466" DrawAspect="Content" ObjectID="_1689704539" r:id="rId80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(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3FDCEA62">
          <v:shape id="_x0000_i1467" type="#_x0000_t75" style="width:10.05pt;height:10.05pt" o:ole="">
            <v:imagedata r:id="rId804" o:title=""/>
          </v:shape>
          <o:OLEObject Type="Embed" ProgID="Equation.DSMT4" ShapeID="_x0000_i1467" DrawAspect="Content" ObjectID="_1689704540" r:id="rId80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19187989">
          <v:shape id="_x0000_i1468" type="#_x0000_t75" style="width:10.05pt;height:12.55pt" o:ole="">
            <v:imagedata r:id="rId806" o:title=""/>
          </v:shape>
          <o:OLEObject Type="Embed" ProgID="Equation.DSMT4" ShapeID="_x0000_i1468" DrawAspect="Content" ObjectID="_1689704541" r:id="rId80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nguyên dương, phân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30" w14:anchorId="5AFB3EA1">
          <v:shape id="_x0000_i1469" type="#_x0000_t75" style="width:12.55pt;height:31.8pt" o:ole="">
            <v:imagedata r:id="rId808" o:title=""/>
          </v:shape>
          <o:OLEObject Type="Embed" ProgID="Equation.DSMT4" ShapeID="_x0000_i1469" DrawAspect="Content" ObjectID="_1689704542" r:id="rId80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tối giản). Khi đó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739E99BA">
          <v:shape id="_x0000_i1470" type="#_x0000_t75" style="width:26.8pt;height:12.55pt" o:ole="">
            <v:imagedata r:id="rId810" o:title=""/>
          </v:shape>
          <o:OLEObject Type="Embed" ProgID="Equation.DSMT4" ShapeID="_x0000_i1470" DrawAspect="Content" ObjectID="_1689704543" r:id="rId81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bằng</w:t>
      </w:r>
    </w:p>
    <w:p w14:paraId="01F2CE08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267C5C59">
          <v:shape id="_x0000_i1471" type="#_x0000_t75" style="width:9.2pt;height:12.55pt" o:ole="">
            <v:imagedata r:id="rId812" o:title=""/>
          </v:shape>
          <o:OLEObject Type="Embed" ProgID="Equation.DSMT4" ShapeID="_x0000_i1471" DrawAspect="Content" ObjectID="_1689704544" r:id="rId813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70" w14:anchorId="0BEF8BD7">
          <v:shape id="_x0000_i1472" type="#_x0000_t75" style="width:12.55pt;height:12.55pt" o:ole="">
            <v:imagedata r:id="rId814" o:title=""/>
          </v:shape>
          <o:OLEObject Type="Embed" ProgID="Equation.DSMT4" ShapeID="_x0000_i1472" DrawAspect="Content" ObjectID="_1689704545" r:id="rId815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7FD471D8">
          <v:shape id="_x0000_i1473" type="#_x0000_t75" style="width:12.55pt;height:12.55pt" o:ole="">
            <v:imagedata r:id="rId816" o:title=""/>
          </v:shape>
          <o:OLEObject Type="Embed" ProgID="Equation.DSMT4" ShapeID="_x0000_i1473" DrawAspect="Content" ObjectID="_1689704546" r:id="rId817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14207B42">
          <v:shape id="_x0000_i1474" type="#_x0000_t75" style="width:10.05pt;height:12.55pt" o:ole="">
            <v:imagedata r:id="rId818" o:title=""/>
          </v:shape>
          <o:OLEObject Type="Embed" ProgID="Equation.DSMT4" ShapeID="_x0000_i1474" DrawAspect="Content" ObjectID="_1689704547" r:id="rId819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AD6B856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bCs/>
          <w:color w:val="800080"/>
          <w:sz w:val="24"/>
          <w:szCs w:val="24"/>
        </w:rPr>
        <w:t>Lời giải</w:t>
      </w:r>
    </w:p>
    <w:p w14:paraId="7A6A9442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</w:rPr>
        <w:t>Chọn C</w:t>
      </w:r>
    </w:p>
    <w:p w14:paraId="65C690B9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321E2D">
        <w:rPr>
          <w:rFonts w:ascii="Chu Van An" w:hAnsi="Chu Van An" w:cs="Chu Van An"/>
          <w:color w:val="000000"/>
          <w:sz w:val="24"/>
          <w:szCs w:val="24"/>
        </w:rPr>
        <w:t>Ta có</w:t>
      </w:r>
    </w:p>
    <w:p w14:paraId="0DAB0704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4710" w:dyaOrig="630" w14:anchorId="3D255C55">
          <v:shape id="_x0000_i1475" type="#_x0000_t75" style="width:236.1pt;height:31.8pt" o:ole="">
            <v:imagedata r:id="rId820" o:title=""/>
          </v:shape>
          <o:OLEObject Type="Embed" ProgID="Equation.DSMT4" ShapeID="_x0000_i1475" DrawAspect="Content" ObjectID="_1689704548" r:id="rId821"/>
        </w:object>
      </w:r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3780" w:dyaOrig="690" w14:anchorId="5D53FC0C">
          <v:shape id="_x0000_i1476" type="#_x0000_t75" style="width:189.2pt;height:34.35pt" o:ole="">
            <v:imagedata r:id="rId822" o:title=""/>
          </v:shape>
          <o:OLEObject Type="Embed" ProgID="Equation.DSMT4" ShapeID="_x0000_i1476" DrawAspect="Content" ObjectID="_1689704549" r:id="rId823"/>
        </w:objec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540" w:dyaOrig="630" w14:anchorId="79F94A06">
          <v:shape id="_x0000_i1477" type="#_x0000_t75" style="width:26.8pt;height:31.8pt" o:ole="">
            <v:imagedata r:id="rId824" o:title=""/>
          </v:shape>
          <o:OLEObject Type="Embed" ProgID="Equation.DSMT4" ShapeID="_x0000_i1477" DrawAspect="Content" ObjectID="_1689704550" r:id="rId82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538D6F4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Dấu “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180" w14:anchorId="6B99B712">
          <v:shape id="_x0000_i1478" type="#_x0000_t75" style="width:10.05pt;height:9.2pt" o:ole="">
            <v:imagedata r:id="rId826" o:title=""/>
          </v:shape>
          <o:OLEObject Type="Embed" ProgID="Equation.DSMT4" ShapeID="_x0000_i1478" DrawAspect="Content" ObjectID="_1689704551" r:id="rId82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” xảy ra </w:t>
      </w:r>
      <w:r w:rsidRPr="00321E2D">
        <w:rPr>
          <w:rFonts w:ascii="Chu Van An" w:eastAsia="Times New Roman" w:hAnsi="Chu Van An" w:cs="Chu Van An"/>
          <w:position w:val="-92"/>
          <w:sz w:val="24"/>
          <w:szCs w:val="24"/>
        </w:rPr>
        <w:object w:dxaOrig="2190" w:dyaOrig="1950" w14:anchorId="03112727">
          <v:shape id="_x0000_i1479" type="#_x0000_t75" style="width:109.65pt;height:97.1pt" o:ole="">
            <v:imagedata r:id="rId828" o:title=""/>
          </v:shape>
          <o:OLEObject Type="Embed" ProgID="Equation.DSMT4" ShapeID="_x0000_i1479" DrawAspect="Content" ObjectID="_1689704552" r:id="rId829"/>
        </w:objec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30" w14:anchorId="4417AF27">
          <v:shape id="_x0000_i1480" type="#_x0000_t75" style="width:45.2pt;height:31.8pt" o:ole="">
            <v:imagedata r:id="rId830" o:title=""/>
          </v:shape>
          <o:OLEObject Type="Embed" ProgID="Equation.DSMT4" ShapeID="_x0000_i1480" DrawAspect="Content" ObjectID="_1689704553" r:id="rId83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09B38D1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30" w14:anchorId="5BA7368C">
          <v:shape id="_x0000_i1481" type="#_x0000_t75" style="width:56.95pt;height:31.8pt" o:ole="">
            <v:imagedata r:id="rId832" o:title=""/>
          </v:shape>
          <o:OLEObject Type="Embed" ProgID="Equation.DSMT4" ShapeID="_x0000_i1481" DrawAspect="Content" ObjectID="_1689704554" r:id="rId833"/>
        </w:objec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30" w14:anchorId="38E47F5D">
          <v:shape id="_x0000_i1482" type="#_x0000_t75" style="width:45.2pt;height:31.8pt" o:ole="">
            <v:imagedata r:id="rId834" o:title=""/>
          </v:shape>
          <o:OLEObject Type="Embed" ProgID="Equation.DSMT4" ShapeID="_x0000_i1482" DrawAspect="Content" ObjectID="_1689704555" r:id="rId835"/>
        </w:objec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840" w:dyaOrig="270" w14:anchorId="30F6D8D8">
          <v:shape id="_x0000_i1483" type="#_x0000_t75" style="width:41.85pt;height:12.55pt" o:ole="">
            <v:imagedata r:id="rId836" o:title=""/>
          </v:shape>
          <o:OLEObject Type="Embed" ProgID="Equation.DSMT4" ShapeID="_x0000_i1483" DrawAspect="Content" ObjectID="_1689704556" r:id="rId83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;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70" w14:anchorId="08E9A9F1">
          <v:shape id="_x0000_i1484" type="#_x0000_t75" style="width:26.8pt;height:12.55pt" o:ole="">
            <v:imagedata r:id="rId838" o:title=""/>
          </v:shape>
          <o:OLEObject Type="Embed" ProgID="Equation.DSMT4" ShapeID="_x0000_i1484" DrawAspect="Content" ObjectID="_1689704557" r:id="rId839"/>
        </w:objec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260" w:dyaOrig="270" w14:anchorId="0729435E">
          <v:shape id="_x0000_i1485" type="#_x0000_t75" style="width:62.8pt;height:12.55pt" o:ole="">
            <v:imagedata r:id="rId840" o:title=""/>
          </v:shape>
          <o:OLEObject Type="Embed" ProgID="Equation.DSMT4" ShapeID="_x0000_i1485" DrawAspect="Content" ObjectID="_1689704558" r:id="rId84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DDF6C3C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975" w:dyaOrig="315" w14:anchorId="550A2532">
          <v:shape id="_x0000_i1486" type="#_x0000_t75" style="width:48.55pt;height:15.9pt" o:ole="">
            <v:imagedata r:id="rId842" o:title=""/>
          </v:shape>
          <o:OLEObject Type="Embed" ProgID="Equation.DSMT4" ShapeID="_x0000_i1486" DrawAspect="Content" ObjectID="_1689704559" r:id="rId84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nhỏ nhất của biểu thức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2865" w:dyaOrig="720" w14:anchorId="0141C3EA">
          <v:shape id="_x0000_i1487" type="#_x0000_t75" style="width:143.15pt;height:36.85pt" o:ole="">
            <v:imagedata r:id="rId844" o:title=""/>
          </v:shape>
          <o:OLEObject Type="Embed" ProgID="Equation.DSMT4" ShapeID="_x0000_i1487" DrawAspect="Content" ObjectID="_1689704560" r:id="rId84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thuộc khoảng nào dưới đây?</w:t>
      </w:r>
    </w:p>
    <w:p w14:paraId="7F48307B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321E2D">
        <w:rPr>
          <w:rFonts w:ascii="Chu Van An" w:eastAsia="Times New Roman" w:hAnsi="Chu Van An" w:cs="Chu Van An"/>
          <w:position w:val="-18"/>
          <w:sz w:val="24"/>
          <w:szCs w:val="24"/>
        </w:rPr>
        <w:object w:dxaOrig="840" w:dyaOrig="510" w14:anchorId="530585D4">
          <v:shape id="_x0000_i1488" type="#_x0000_t75" style="width:41.85pt;height:25.1pt" o:ole="">
            <v:imagedata r:id="rId846" o:title=""/>
          </v:shape>
          <o:OLEObject Type="Embed" ProgID="Equation.DSMT4" ShapeID="_x0000_i1488" DrawAspect="Content" ObjectID="_1689704561" r:id="rId847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B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660" w:dyaOrig="690" w14:anchorId="15EBFB19">
          <v:shape id="_x0000_i1489" type="#_x0000_t75" style="width:32.65pt;height:34.35pt" o:ole="">
            <v:imagedata r:id="rId848" o:title=""/>
          </v:shape>
          <o:OLEObject Type="Embed" ProgID="Equation.DSMT4" ShapeID="_x0000_i1489" DrawAspect="Content" ObjectID="_1689704562" r:id="rId849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190CAE4C">
          <v:shape id="_x0000_i1490" type="#_x0000_t75" style="width:26.8pt;height:20.1pt" o:ole="">
            <v:imagedata r:id="rId850" o:title=""/>
          </v:shape>
          <o:OLEObject Type="Embed" ProgID="Equation.DSMT4" ShapeID="_x0000_i1490" DrawAspect="Content" ObjectID="_1689704563" r:id="rId851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840" w:dyaOrig="690" w14:anchorId="168766A3">
          <v:shape id="_x0000_i1491" type="#_x0000_t75" style="width:41.85pt;height:34.35pt" o:ole="">
            <v:imagedata r:id="rId852" o:title=""/>
          </v:shape>
          <o:OLEObject Type="Embed" ProgID="Equation.DSMT4" ShapeID="_x0000_i1491" DrawAspect="Content" ObjectID="_1689704564" r:id="rId853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.</w:t>
      </w:r>
    </w:p>
    <w:p w14:paraId="0F78D419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color w:val="0033CC"/>
          <w:sz w:val="24"/>
          <w:szCs w:val="24"/>
          <w:lang w:val="nl-NL"/>
        </w:rPr>
      </w:pPr>
      <w:r w:rsidRPr="00321E2D">
        <w:rPr>
          <w:rFonts w:ascii="Chu Van An" w:hAnsi="Chu Van An" w:cs="Chu Van An"/>
          <w:b/>
          <w:color w:val="0033CC"/>
          <w:sz w:val="24"/>
          <w:szCs w:val="24"/>
          <w:lang w:val="nl-NL"/>
        </w:rPr>
        <w:t>Lời giải</w:t>
      </w:r>
    </w:p>
    <w:p w14:paraId="296D8ED6" w14:textId="77777777" w:rsidR="007E1B31" w:rsidRPr="00321E2D" w:rsidRDefault="007E1B31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321E2D">
        <w:rPr>
          <w:rFonts w:ascii="Chu Van An" w:hAnsi="Chu Van An" w:cs="Chu Van An"/>
          <w:b/>
          <w:color w:val="0033CC"/>
          <w:sz w:val="24"/>
          <w:szCs w:val="24"/>
          <w:lang w:val="nl-NL"/>
        </w:rPr>
        <w:t>Chọn B</w:t>
      </w:r>
    </w:p>
    <w:p w14:paraId="6B0D73B8" w14:textId="77777777" w:rsidR="007E1B31" w:rsidRPr="00321E2D" w:rsidRDefault="007E1B31" w:rsidP="00321E2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321E2D">
        <w:rPr>
          <w:rFonts w:ascii="Chu Van An" w:hAnsi="Chu Van An" w:cs="Chu Van An"/>
          <w:sz w:val="24"/>
          <w:szCs w:val="24"/>
          <w:lang w:val="nl-NL"/>
        </w:rPr>
        <w:lastRenderedPageBreak/>
        <w:t xml:space="preserve">Đặt </w:t>
      </w:r>
      <w:r w:rsidRPr="00321E2D">
        <w:rPr>
          <w:rFonts w:ascii="Chu Van An" w:eastAsia="Arial" w:hAnsi="Chu Van An" w:cs="Chu Van An"/>
          <w:position w:val="-28"/>
          <w:sz w:val="24"/>
          <w:szCs w:val="24"/>
          <w:lang w:val="nl-NL" w:eastAsia="x-none"/>
        </w:rPr>
        <w:object w:dxaOrig="4440" w:dyaOrig="675" w14:anchorId="63794A90">
          <v:shape id="_x0000_i1492" type="#_x0000_t75" style="width:221.85pt;height:34.35pt" o:ole="">
            <v:imagedata r:id="rId854" o:title=""/>
          </v:shape>
          <o:OLEObject Type="Embed" ProgID="Equation.DSMT4" ShapeID="_x0000_i1492" DrawAspect="Content" ObjectID="_1689704565" r:id="rId855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.</w:t>
      </w:r>
    </w:p>
    <w:p w14:paraId="7E1D3AB9" w14:textId="77777777" w:rsidR="007E1B31" w:rsidRPr="00321E2D" w:rsidRDefault="007E1B31" w:rsidP="00321E2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321E2D">
        <w:rPr>
          <w:rFonts w:ascii="Chu Van An" w:hAnsi="Chu Van An" w:cs="Chu Van An"/>
          <w:sz w:val="24"/>
          <w:szCs w:val="24"/>
          <w:lang w:val="nl-NL"/>
        </w:rPr>
        <w:t xml:space="preserve">Khi đó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nl-NL" w:eastAsia="x-none"/>
        </w:rPr>
        <w:object w:dxaOrig="8925" w:dyaOrig="615" w14:anchorId="3F2E5DDD">
          <v:shape id="_x0000_i1493" type="#_x0000_t75" style="width:446.25pt;height:30.15pt" o:ole="">
            <v:imagedata r:id="rId856" o:title=""/>
          </v:shape>
          <o:OLEObject Type="Embed" ProgID="Equation.DSMT4" ShapeID="_x0000_i1493" DrawAspect="Content" ObjectID="_1689704566" r:id="rId857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.</w:t>
      </w:r>
    </w:p>
    <w:p w14:paraId="4262C62A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321E2D">
        <w:rPr>
          <w:rFonts w:ascii="Chu Van An" w:hAnsi="Chu Van An" w:cs="Chu Van An"/>
          <w:sz w:val="24"/>
          <w:szCs w:val="24"/>
          <w:lang w:val="nl-NL"/>
        </w:rPr>
        <w:t xml:space="preserve">Vậy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nl-NL"/>
        </w:rPr>
        <w:object w:dxaOrig="1950" w:dyaOrig="615" w14:anchorId="70D3C22C">
          <v:shape id="_x0000_i1494" type="#_x0000_t75" style="width:97.1pt;height:30.15pt" o:ole="">
            <v:imagedata r:id="rId858" o:title=""/>
          </v:shape>
          <o:OLEObject Type="Embed" ProgID="Equation.DSMT4" ShapeID="_x0000_i1494" DrawAspect="Content" ObjectID="_1689704567" r:id="rId859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 xml:space="preserve"> khi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  <w:lang w:val="nl-NL"/>
        </w:rPr>
        <w:object w:dxaOrig="4635" w:dyaOrig="660" w14:anchorId="06CCF87D">
          <v:shape id="_x0000_i1495" type="#_x0000_t75" style="width:231.9pt;height:32.65pt" o:ole="">
            <v:imagedata r:id="rId860" o:title=""/>
          </v:shape>
          <o:OLEObject Type="Embed" ProgID="Equation.DSMT4" ShapeID="_x0000_i1495" DrawAspect="Content" ObjectID="_1689704568" r:id="rId861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.</w:t>
      </w:r>
    </w:p>
    <w:p w14:paraId="625915F1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hàm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040" w:dyaOrig="615" w14:anchorId="00659979">
          <v:shape id="_x0000_i1496" type="#_x0000_t75" style="width:102.15pt;height:30.15pt" o:ole="">
            <v:imagedata r:id="rId862" o:title=""/>
          </v:shape>
          <o:OLEObject Type="Embed" ProgID="Equation.DSMT4" ShapeID="_x0000_i1496" DrawAspect="Content" ObjectID="_1689704569" r:id="rId86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nhỏ nhất của </w:t>
      </w:r>
      <w:r w:rsidRPr="00321E2D">
        <w:rPr>
          <w:rFonts w:ascii="Chu Van An" w:hAnsi="Chu Van An" w:cs="Chu Van An"/>
          <w:i/>
          <w:sz w:val="24"/>
          <w:szCs w:val="24"/>
        </w:rPr>
        <w:t>y</w:t>
      </w:r>
      <w:r w:rsidRPr="00321E2D">
        <w:rPr>
          <w:rFonts w:ascii="Chu Van An" w:hAnsi="Chu Van An" w:cs="Chu Van An"/>
          <w:sz w:val="24"/>
          <w:szCs w:val="24"/>
        </w:rPr>
        <w:t xml:space="preserve"> là:</w:t>
      </w:r>
    </w:p>
    <w:p w14:paraId="0EABB2D8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4BD6410">
          <v:shape id="_x0000_i1497" type="#_x0000_t75" style="width:9.2pt;height:12.55pt" o:ole="">
            <v:imagedata r:id="rId864" o:title=""/>
          </v:shape>
          <o:OLEObject Type="Embed" ProgID="Equation.DSMT4" ShapeID="_x0000_i1497" DrawAspect="Content" ObjectID="_1689704570" r:id="rId86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00B4A0FF">
          <v:shape id="_x0000_i1498" type="#_x0000_t75" style="width:9.2pt;height:12.55pt" o:ole="">
            <v:imagedata r:id="rId866" o:title=""/>
          </v:shape>
          <o:OLEObject Type="Embed" ProgID="Equation.DSMT4" ShapeID="_x0000_i1498" DrawAspect="Content" ObjectID="_1689704571" r:id="rId86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2C90F6B5">
          <v:shape id="_x0000_i1499" type="#_x0000_t75" style="width:9.2pt;height:12.55pt" o:ole="">
            <v:imagedata r:id="rId868" o:title=""/>
          </v:shape>
          <o:OLEObject Type="Embed" ProgID="Equation.DSMT4" ShapeID="_x0000_i1499" DrawAspect="Content" ObjectID="_1689704572" r:id="rId869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0554DB4">
          <v:shape id="_x0000_i1500" type="#_x0000_t75" style="width:9.2pt;height:12.55pt" o:ole="">
            <v:imagedata r:id="rId870" o:title=""/>
          </v:shape>
          <o:OLEObject Type="Embed" ProgID="Equation.DSMT4" ShapeID="_x0000_i1500" DrawAspect="Content" ObjectID="_1689704573" r:id="rId87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BF8B858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Lời giải</w:t>
      </w:r>
    </w:p>
    <w:p w14:paraId="3FC50ACB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hAnsi="Chu Van An" w:cs="Chu Van An"/>
          <w:b/>
          <w:color w:val="0000CC"/>
          <w:sz w:val="24"/>
          <w:szCs w:val="24"/>
        </w:rPr>
        <w:t>Chọn C</w:t>
      </w:r>
    </w:p>
    <w:p w14:paraId="053BED49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815" w:dyaOrig="615" w14:anchorId="7392D076">
          <v:shape id="_x0000_i1501" type="#_x0000_t75" style="width:90.4pt;height:30.15pt" o:ole="">
            <v:imagedata r:id="rId872" o:title=""/>
          </v:shape>
          <o:OLEObject Type="Embed" ProgID="Equation.DSMT4" ShapeID="_x0000_i1501" DrawAspect="Content" ObjectID="_1689704574" r:id="rId87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70AAD55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Do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62542DC2">
          <v:shape id="_x0000_i1502" type="#_x0000_t75" style="width:26.8pt;height:14.25pt" o:ole="">
            <v:imagedata r:id="rId874" o:title=""/>
          </v:shape>
          <o:OLEObject Type="Embed" ProgID="Equation.DSMT4" ShapeID="_x0000_i1502" DrawAspect="Content" ObjectID="_1689704575" r:id="rId87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nên theo bất đẳng thức Cô -si cho hai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526C6516">
          <v:shape id="_x0000_i1503" type="#_x0000_t75" style="width:52.75pt;height:30.15pt" o:ole="">
            <v:imagedata r:id="rId876" o:title=""/>
          </v:shape>
          <o:OLEObject Type="Embed" ProgID="Equation.DSMT4" ShapeID="_x0000_i1503" DrawAspect="Content" ObjectID="_1689704576" r:id="rId877"/>
        </w:object>
      </w:r>
    </w:p>
    <w:p w14:paraId="1FA88F57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có: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6885" w:dyaOrig="720" w14:anchorId="236ECF44">
          <v:shape id="_x0000_i1504" type="#_x0000_t75" style="width:344.1pt;height:36.85pt" o:ole="">
            <v:imagedata r:id="rId878" o:title=""/>
          </v:shape>
          <o:OLEObject Type="Embed" ProgID="Equation.DSMT4" ShapeID="_x0000_i1504" DrawAspect="Content" ObjectID="_1689704577" r:id="rId879"/>
        </w:object>
      </w:r>
      <w:r w:rsidRPr="00321E2D">
        <w:rPr>
          <w:rFonts w:ascii="Chu Van An" w:hAnsi="Chu Van An" w:cs="Chu Van An"/>
          <w:sz w:val="24"/>
          <w:szCs w:val="24"/>
        </w:rPr>
        <w:t>\</w:t>
      </w:r>
    </w:p>
    <w:p w14:paraId="208FC0F1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“=” xảy ra khi và chỉ khi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3135" w:dyaOrig="615" w14:anchorId="6D12281C">
          <v:shape id="_x0000_i1505" type="#_x0000_t75" style="width:156.55pt;height:30.15pt" o:ole="">
            <v:imagedata r:id="rId880" o:title=""/>
          </v:shape>
          <o:OLEObject Type="Embed" ProgID="Equation.DSMT4" ShapeID="_x0000_i1505" DrawAspect="Content" ObjectID="_1689704578" r:id="rId881"/>
        </w:object>
      </w:r>
    </w:p>
    <w:p w14:paraId="45E9AA34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Giá trị lớn nhất của hàm số </w:t>
      </w:r>
      <w:r w:rsidRPr="00321E2D">
        <w:rPr>
          <w:rFonts w:ascii="Chu Van An" w:eastAsia="Times New Roman" w:hAnsi="Chu Van An" w:cs="Chu Van An"/>
          <w:position w:val="-16"/>
          <w:sz w:val="24"/>
          <w:szCs w:val="24"/>
        </w:rPr>
        <w:object w:dxaOrig="2355" w:dyaOrig="465" w14:anchorId="6C99B427">
          <v:shape id="_x0000_i1506" type="#_x0000_t75" style="width:117.2pt;height:23.45pt" o:ole="">
            <v:imagedata r:id="rId882" o:title=""/>
          </v:shape>
          <o:OLEObject Type="Embed" ProgID="Equation.DSMT4" ShapeID="_x0000_i1506" DrawAspect="Content" ObjectID="_1689704579" r:id="rId88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5FA13147">
          <v:shape id="_x0000_i1507" type="#_x0000_t75" style="width:42.7pt;height:14.25pt" o:ole="">
            <v:imagedata r:id="rId884" o:title=""/>
          </v:shape>
          <o:OLEObject Type="Embed" ProgID="Equation.DSMT4" ShapeID="_x0000_i1507" DrawAspect="Content" ObjectID="_1689704580" r:id="rId885"/>
        </w:object>
      </w:r>
      <w:r w:rsidRPr="00321E2D">
        <w:rPr>
          <w:rFonts w:ascii="Chu Van An" w:hAnsi="Chu Van An" w:cs="Chu Van An"/>
          <w:sz w:val="24"/>
          <w:szCs w:val="24"/>
        </w:rPr>
        <w:t>là</w:t>
      </w:r>
    </w:p>
    <w:p w14:paraId="30335FC3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345" w14:anchorId="45EC6D66">
          <v:shape id="_x0000_i1508" type="#_x0000_t75" style="width:19.25pt;height:16.75pt" o:ole="">
            <v:imagedata r:id="rId886" o:title=""/>
          </v:shape>
          <o:OLEObject Type="Embed" ProgID="Equation.DSMT4" ShapeID="_x0000_i1508" DrawAspect="Content" ObjectID="_1689704581" r:id="rId887"/>
        </w:object>
      </w:r>
      <w:r w:rsidRPr="00321E2D">
        <w:rPr>
          <w:rFonts w:ascii="Chu Van An" w:eastAsia="Calibri" w:hAnsi="Chu Van An" w:cs="Chu Van An"/>
          <w:b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1A2DBE85">
          <v:shape id="_x0000_i1509" type="#_x0000_t75" style="width:9.2pt;height:14.25pt" o:ole="">
            <v:imagedata r:id="rId888" o:title=""/>
          </v:shape>
          <o:OLEObject Type="Embed" ProgID="Equation.DSMT4" ShapeID="_x0000_i1509" DrawAspect="Content" ObjectID="_1689704582" r:id="rId889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position w:val="-8"/>
          <w:sz w:val="24"/>
          <w:szCs w:val="24"/>
        </w:rPr>
        <w:object w:dxaOrig="360" w:dyaOrig="360" w14:anchorId="67F2AD56">
          <v:shape id="_x0000_i1510" type="#_x0000_t75" style="width:17.6pt;height:17.6pt" o:ole="">
            <v:imagedata r:id="rId890" o:title=""/>
          </v:shape>
          <o:OLEObject Type="Embed" ProgID="Equation.DSMT4" ShapeID="_x0000_i1510" DrawAspect="Content" ObjectID="_1689704583" r:id="rId891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3F09ED9">
          <v:shape id="_x0000_i1511" type="#_x0000_t75" style="width:9.2pt;height:12.55pt" o:ole="">
            <v:imagedata r:id="rId892" o:title=""/>
          </v:shape>
          <o:OLEObject Type="Embed" ProgID="Equation.DSMT4" ShapeID="_x0000_i1511" DrawAspect="Content" ObjectID="_1689704584" r:id="rId893"/>
        </w:object>
      </w:r>
      <w:r w:rsidRPr="00321E2D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3DED91A2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800080"/>
          <w:sz w:val="24"/>
          <w:szCs w:val="24"/>
        </w:rPr>
        <w:t>Lời giải</w:t>
      </w:r>
    </w:p>
    <w:p w14:paraId="5DF8CCDD" w14:textId="77777777" w:rsidR="007E1B31" w:rsidRPr="00321E2D" w:rsidRDefault="007E1B31" w:rsidP="00321E2D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0000FF"/>
          <w:sz w:val="24"/>
          <w:szCs w:val="24"/>
        </w:rPr>
        <w:t>Chọn C</w:t>
      </w:r>
    </w:p>
    <w:p w14:paraId="2CD83266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6600" w:dyaOrig="615" w14:anchorId="210AC62C">
          <v:shape id="_x0000_i1512" type="#_x0000_t75" style="width:329.85pt;height:30.15pt" o:ole="">
            <v:imagedata r:id="rId894" o:title=""/>
          </v:shape>
          <o:OLEObject Type="Embed" ProgID="Equation.DSMT4" ShapeID="_x0000_i1512" DrawAspect="Content" ObjectID="_1689704585" r:id="rId895"/>
        </w:object>
      </w:r>
      <w:r w:rsidRPr="00321E2D">
        <w:rPr>
          <w:rFonts w:ascii="Chu Van An" w:eastAsia="Calibri" w:hAnsi="Chu Van An" w:cs="Chu Van An"/>
          <w:sz w:val="24"/>
          <w:szCs w:val="24"/>
        </w:rPr>
        <w:t xml:space="preserve">(áp dụng bất đẳng thức Cô-si cho 2 số không âm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35614992">
          <v:shape id="_x0000_i1513" type="#_x0000_t75" style="width:24.3pt;height:14.25pt" o:ole="">
            <v:imagedata r:id="rId896" o:title=""/>
          </v:shape>
          <o:OLEObject Type="Embed" ProgID="Equation.DSMT4" ShapeID="_x0000_i1513" DrawAspect="Content" ObjectID="_1689704586" r:id="rId897"/>
        </w:object>
      </w:r>
      <w:r w:rsidRPr="00321E2D">
        <w:rPr>
          <w:rFonts w:ascii="Chu Van An" w:eastAsia="Calibri" w:hAnsi="Chu Van An" w:cs="Chu Van An"/>
          <w:sz w:val="24"/>
          <w:szCs w:val="24"/>
        </w:rPr>
        <w:t xml:space="preserve">và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85" w14:anchorId="705039BB">
          <v:shape id="_x0000_i1514" type="#_x0000_t75" style="width:26.8pt;height:14.25pt" o:ole="">
            <v:imagedata r:id="rId898" o:title=""/>
          </v:shape>
          <o:OLEObject Type="Embed" ProgID="Equation.DSMT4" ShapeID="_x0000_i1514" DrawAspect="Content" ObjectID="_1689704587" r:id="rId899"/>
        </w:object>
      </w:r>
      <w:r w:rsidRPr="00321E2D">
        <w:rPr>
          <w:rFonts w:ascii="Chu Van An" w:eastAsia="Calibri" w:hAnsi="Chu Van An" w:cs="Chu Van An"/>
          <w:sz w:val="24"/>
          <w:szCs w:val="24"/>
        </w:rPr>
        <w:t>).</w:t>
      </w:r>
    </w:p>
    <w:p w14:paraId="7D122D0C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321E2D">
        <w:rPr>
          <w:rFonts w:ascii="Chu Van An" w:eastAsia="Calibri" w:hAnsi="Chu Van An" w:cs="Chu Van An"/>
          <w:sz w:val="24"/>
          <w:szCs w:val="24"/>
        </w:rPr>
        <w:t xml:space="preserve">Vậy, </w:t>
      </w:r>
      <w:r w:rsidRPr="00321E2D">
        <w:rPr>
          <w:rFonts w:ascii="Chu Van An" w:eastAsia="Times New Roman" w:hAnsi="Chu Van An" w:cs="Chu Van An"/>
          <w:position w:val="-12"/>
          <w:sz w:val="24"/>
          <w:szCs w:val="24"/>
        </w:rPr>
        <w:object w:dxaOrig="1005" w:dyaOrig="405" w14:anchorId="50C3B704">
          <v:shape id="_x0000_i1515" type="#_x0000_t75" style="width:50.25pt;height:20.1pt" o:ole="">
            <v:imagedata r:id="rId900" o:title=""/>
          </v:shape>
          <o:OLEObject Type="Embed" ProgID="Equation.DSMT4" ShapeID="_x0000_i1515" DrawAspect="Content" ObjectID="_1689704588" r:id="rId901"/>
        </w:object>
      </w:r>
      <w:r w:rsidRPr="00321E2D">
        <w:rPr>
          <w:rFonts w:ascii="Chu Van An" w:eastAsia="Calibri" w:hAnsi="Chu Van An" w:cs="Chu Van An"/>
          <w:sz w:val="24"/>
          <w:szCs w:val="24"/>
        </w:rPr>
        <w:t>. Dấu “ = ” xảy r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325" w:dyaOrig="285" w14:anchorId="7F50E67F">
          <v:shape id="_x0000_i1516" type="#_x0000_t75" style="width:116.35pt;height:14.25pt" o:ole="">
            <v:imagedata r:id="rId902" o:title=""/>
          </v:shape>
          <o:OLEObject Type="Embed" ProgID="Equation.DSMT4" ShapeID="_x0000_i1516" DrawAspect="Content" ObjectID="_1689704589" r:id="rId903"/>
        </w:object>
      </w:r>
    </w:p>
    <w:p w14:paraId="3D5715D4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các số thực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25" w14:anchorId="5DA7925E">
          <v:shape id="_x0000_i1517" type="#_x0000_t75" style="width:10.05pt;height:10.9pt" o:ole="">
            <v:imagedata r:id="rId904" o:title=""/>
          </v:shape>
          <o:OLEObject Type="Embed" ProgID="Equation.DSMT4" ShapeID="_x0000_i1517" DrawAspect="Content" ObjectID="_1689704590" r:id="rId90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00A70049">
          <v:shape id="_x0000_i1518" type="#_x0000_t75" style="width:10.05pt;height:14.25pt" o:ole="">
            <v:imagedata r:id="rId906" o:title=""/>
          </v:shape>
          <o:OLEObject Type="Embed" ProgID="Equation.DSMT4" ShapeID="_x0000_i1518" DrawAspect="Content" ObjectID="_1689704591" r:id="rId90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25" w14:anchorId="21C2A5B9">
          <v:shape id="_x0000_i1519" type="#_x0000_t75" style="width:9.2pt;height:10.9pt" o:ole="">
            <v:imagedata r:id="rId908" o:title=""/>
          </v:shape>
          <o:OLEObject Type="Embed" ProgID="Equation.DSMT4" ShapeID="_x0000_i1519" DrawAspect="Content" ObjectID="_1689704592" r:id="rId909"/>
        </w:objec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435C5C56">
          <v:shape id="_x0000_i1520" type="#_x0000_t75" style="width:17.6pt;height:15.9pt" o:ole="">
            <v:imagedata r:id="rId910" o:title=""/>
          </v:shape>
          <o:OLEObject Type="Embed" ProgID="Equation.DSMT4" ShapeID="_x0000_i1520" DrawAspect="Content" ObjectID="_1689704593" r:id="rId91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nhỏ nhất của biểu thức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2310" w:dyaOrig="720" w14:anchorId="494F2213">
          <v:shape id="_x0000_i1521" type="#_x0000_t75" style="width:116.35pt;height:36.85pt" o:ole="">
            <v:imagedata r:id="rId912" o:title=""/>
          </v:shape>
          <o:OLEObject Type="Embed" ProgID="Equation.DSMT4" ShapeID="_x0000_i1521" DrawAspect="Content" ObjectID="_1689704594" r:id="rId91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</w:t>
      </w:r>
    </w:p>
    <w:p w14:paraId="50ED3238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210" w:dyaOrig="255" w14:anchorId="7BDB185A">
          <v:shape id="_x0000_i1522" type="#_x0000_t75" style="width:10.05pt;height:12.55pt" o:ole="">
            <v:imagedata r:id="rId914" o:title=""/>
          </v:shape>
          <o:OLEObject Type="Embed" ProgID="Equation.DSMT4" ShapeID="_x0000_i1522" DrawAspect="Content" ObjectID="_1689704595" r:id="rId91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315" w:dyaOrig="615" w14:anchorId="1F4232A7">
          <v:shape id="_x0000_i1523" type="#_x0000_t75" style="width:15.9pt;height:30.15pt" o:ole="">
            <v:imagedata r:id="rId916" o:title=""/>
          </v:shape>
          <o:OLEObject Type="Embed" ProgID="Equation.DSMT4" ShapeID="_x0000_i1523" DrawAspect="Content" ObjectID="_1689704596" r:id="rId91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40" w:dyaOrig="615" w14:anchorId="499DF12E">
          <v:shape id="_x0000_i1524" type="#_x0000_t75" style="width:12.55pt;height:30.15pt" o:ole="">
            <v:imagedata r:id="rId918" o:title=""/>
          </v:shape>
          <o:OLEObject Type="Embed" ProgID="Equation.DSMT4" ShapeID="_x0000_i1524" DrawAspect="Content" ObjectID="_1689704597" r:id="rId919"/>
        </w:object>
      </w:r>
      <w:r w:rsidRPr="00321E2D">
        <w:rPr>
          <w:rFonts w:ascii="Chu Van An" w:hAnsi="Chu Van An" w:cs="Chu Van An"/>
          <w:bCs/>
          <w:sz w:val="24"/>
          <w:szCs w:val="24"/>
        </w:rPr>
        <w:t>.</w:t>
      </w:r>
      <w:r w:rsidRPr="00321E2D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4B3A5A9C">
          <v:shape id="_x0000_i1525" type="#_x0000_t75" style="width:9.2pt;height:14.25pt" o:ole="">
            <v:imagedata r:id="rId920" o:title=""/>
          </v:shape>
          <o:OLEObject Type="Embed" ProgID="Equation.DSMT4" ShapeID="_x0000_i1525" DrawAspect="Content" ObjectID="_1689704598" r:id="rId921"/>
        </w:object>
      </w:r>
      <w:r w:rsidRPr="00321E2D">
        <w:rPr>
          <w:rFonts w:ascii="Chu Van An" w:hAnsi="Chu Van An" w:cs="Chu Van An"/>
          <w:bCs/>
          <w:sz w:val="24"/>
          <w:szCs w:val="24"/>
        </w:rPr>
        <w:t>.</w:t>
      </w:r>
    </w:p>
    <w:p w14:paraId="36AC5DC5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0D9616BA" w14:textId="77777777" w:rsidR="007E1B31" w:rsidRPr="00321E2D" w:rsidRDefault="007E1B31" w:rsidP="00321E2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0000CC"/>
          <w:sz w:val="24"/>
          <w:szCs w:val="24"/>
        </w:rPr>
        <w:t>Chọn B</w:t>
      </w:r>
    </w:p>
    <w:p w14:paraId="51F28DF9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321E2D">
        <w:rPr>
          <w:rFonts w:ascii="Chu Van An" w:eastAsia="Arial" w:hAnsi="Chu Van An" w:cs="Chu Van An"/>
          <w:position w:val="-28"/>
          <w:sz w:val="24"/>
          <w:szCs w:val="24"/>
          <w:lang w:val="x-none" w:eastAsia="x-none"/>
        </w:rPr>
        <w:object w:dxaOrig="2310" w:dyaOrig="720" w14:anchorId="18B2F7E7">
          <v:shape id="_x0000_i1526" type="#_x0000_t75" style="width:116.35pt;height:36.85pt" o:ole="">
            <v:imagedata r:id="rId912" o:title=""/>
          </v:shape>
          <o:OLEObject Type="Embed" ProgID="Equation.DSMT4" ShapeID="_x0000_i1526" DrawAspect="Content" ObjectID="_1689704599" r:id="rId922"/>
        </w:object>
      </w:r>
      <w:r w:rsidRPr="00321E2D">
        <w:rPr>
          <w:rFonts w:ascii="Chu Van An" w:eastAsia="Arial" w:hAnsi="Chu Van An" w:cs="Chu Van An"/>
          <w:position w:val="-28"/>
          <w:sz w:val="24"/>
          <w:szCs w:val="24"/>
          <w:lang w:val="x-none" w:eastAsia="x-none"/>
        </w:rPr>
        <w:object w:dxaOrig="3480" w:dyaOrig="720" w14:anchorId="24DD1B9B">
          <v:shape id="_x0000_i1527" type="#_x0000_t75" style="width:174.15pt;height:36.85pt" o:ole="">
            <v:imagedata r:id="rId923" o:title=""/>
          </v:shape>
          <o:OLEObject Type="Embed" ProgID="Equation.DSMT4" ShapeID="_x0000_i1527" DrawAspect="Content" ObjectID="_1689704600" r:id="rId924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13D7055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Áp dụng bất đẳng thức Cauchy ta được:</w:t>
      </w:r>
    </w:p>
    <w:p w14:paraId="0D0B55C8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Arial" w:hAnsi="Chu Van An" w:cs="Chu Van An"/>
          <w:position w:val="-30"/>
          <w:sz w:val="24"/>
          <w:szCs w:val="24"/>
          <w:lang w:val="x-none" w:eastAsia="x-none"/>
        </w:rPr>
        <w:object w:dxaOrig="4920" w:dyaOrig="780" w14:anchorId="5178D61C">
          <v:shape id="_x0000_i1528" type="#_x0000_t75" style="width:246.15pt;height:39.35pt" o:ole="">
            <v:imagedata r:id="rId925" o:title=""/>
          </v:shape>
          <o:OLEObject Type="Embed" ProgID="Equation.DSMT4" ShapeID="_x0000_i1528" DrawAspect="Content" ObjectID="_1689704601" r:id="rId926"/>
        </w:object>
      </w:r>
    </w:p>
    <w:p w14:paraId="06E69886" w14:textId="77777777" w:rsidR="007E1B31" w:rsidRPr="00321E2D" w:rsidRDefault="007E1B31" w:rsidP="00321E2D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Arial" w:hAnsi="Chu Van An" w:cs="Chu Van An"/>
          <w:position w:val="-28"/>
          <w:sz w:val="24"/>
          <w:szCs w:val="24"/>
          <w:lang w:val="x-none" w:eastAsia="x-none"/>
        </w:rPr>
        <w:object w:dxaOrig="2745" w:dyaOrig="720" w14:anchorId="23BAD0FB">
          <v:shape id="_x0000_i1529" type="#_x0000_t75" style="width:137.3pt;height:36.85pt" o:ole="">
            <v:imagedata r:id="rId927" o:title=""/>
          </v:shape>
          <o:OLEObject Type="Embed" ProgID="Equation.DSMT4" ShapeID="_x0000_i1529" DrawAspect="Content" ObjectID="_1689704602" r:id="rId92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Đẳng thức xảy ra khi </w:t>
      </w:r>
      <w:r w:rsidRPr="00321E2D">
        <w:rPr>
          <w:rFonts w:ascii="Chu Van An" w:eastAsia="Arial" w:hAnsi="Chu Van An" w:cs="Chu Van An"/>
          <w:position w:val="-10"/>
          <w:sz w:val="24"/>
          <w:szCs w:val="24"/>
          <w:lang w:val="x-none" w:eastAsia="x-none"/>
        </w:rPr>
        <w:object w:dxaOrig="855" w:dyaOrig="315" w14:anchorId="50EFFABC">
          <v:shape id="_x0000_i1530" type="#_x0000_t75" style="width:42.7pt;height:15.9pt" o:ole="">
            <v:imagedata r:id="rId929" o:title=""/>
          </v:shape>
          <o:OLEObject Type="Embed" ProgID="Equation.DSMT4" ShapeID="_x0000_i1530" DrawAspect="Content" ObjectID="_1689704603" r:id="rId93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7760F5D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Suy ra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660" w:dyaOrig="615" w14:anchorId="2172D810">
          <v:shape id="_x0000_i1531" type="#_x0000_t75" style="width:32.65pt;height:30.15pt" o:ole="">
            <v:imagedata r:id="rId931" o:title=""/>
          </v:shape>
          <o:OLEObject Type="Embed" ProgID="Equation.DSMT4" ShapeID="_x0000_i1531" DrawAspect="Content" ObjectID="_1689704604" r:id="rId93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Đẳng thức xảy ra </w:t>
      </w:r>
      <w:r w:rsidRPr="00321E2D">
        <w:rPr>
          <w:rFonts w:ascii="Chu Van An" w:eastAsia="Times New Roman" w:hAnsi="Chu Van An" w:cs="Chu Van An"/>
          <w:position w:val="-50"/>
          <w:sz w:val="24"/>
          <w:szCs w:val="24"/>
        </w:rPr>
        <w:object w:dxaOrig="2625" w:dyaOrig="1125" w14:anchorId="4DD7A884">
          <v:shape id="_x0000_i1532" type="#_x0000_t75" style="width:131.45pt;height:56.1pt" o:ole="">
            <v:imagedata r:id="rId933" o:title=""/>
          </v:shape>
          <o:OLEObject Type="Embed" ProgID="Equation.DSMT4" ShapeID="_x0000_i1532" DrawAspect="Content" ObjectID="_1689704605" r:id="rId93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46"/>
          <w:sz w:val="24"/>
          <w:szCs w:val="24"/>
        </w:rPr>
        <w:object w:dxaOrig="1365" w:dyaOrig="1035" w14:anchorId="6568AD76">
          <v:shape id="_x0000_i1533" type="#_x0000_t75" style="width:67.8pt;height:51.9pt" o:ole="">
            <v:imagedata r:id="rId935" o:title=""/>
          </v:shape>
          <o:OLEObject Type="Embed" ProgID="Equation.DSMT4" ShapeID="_x0000_i1533" DrawAspect="Content" ObjectID="_1689704606" r:id="rId93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230" w:dyaOrig="315" w14:anchorId="7BD37C14">
          <v:shape id="_x0000_i1534" type="#_x0000_t75" style="width:61.95pt;height:15.9pt" o:ole="">
            <v:imagedata r:id="rId937" o:title=""/>
          </v:shape>
          <o:OLEObject Type="Embed" ProgID="Equation.DSMT4" ShapeID="_x0000_i1534" DrawAspect="Content" ObjectID="_1689704607" r:id="rId93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73855F3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33CC"/>
          <w:sz w:val="24"/>
          <w:szCs w:val="24"/>
          <w:lang w:val="nl-NL"/>
        </w:rPr>
      </w:pPr>
      <w:r w:rsidRPr="00321E2D">
        <w:rPr>
          <w:rFonts w:ascii="Chu Van An" w:hAnsi="Chu Van An" w:cs="Chu Van An"/>
          <w:sz w:val="24"/>
          <w:szCs w:val="24"/>
          <w:lang w:val="nl-NL"/>
        </w:rPr>
        <w:t xml:space="preserve">Hàm số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1350" w:dyaOrig="690" w14:anchorId="7B4C00E6">
          <v:shape id="_x0000_i1535" type="#_x0000_t75" style="width:67pt;height:34.35pt" o:ole="">
            <v:imagedata r:id="rId939" o:title=""/>
          </v:shape>
          <o:OLEObject Type="Embed" ProgID="Equation.DSMT4" ShapeID="_x0000_i1535" DrawAspect="Content" ObjectID="_1689704608" r:id="rId940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300" w14:anchorId="2DCB7EA7">
          <v:shape id="_x0000_i1536" type="#_x0000_t75" style="width:45.2pt;height:15.05pt" o:ole="">
            <v:imagedata r:id="rId941" o:title=""/>
          </v:shape>
          <o:OLEObject Type="Embed" ProgID="Equation.DSMT4" ShapeID="_x0000_i1536" DrawAspect="Content" ObjectID="_1689704609" r:id="rId942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 xml:space="preserve">, đạt giá trị nhỏ nhất tại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555" w:dyaOrig="615" w14:anchorId="72C69353">
          <v:shape id="_x0000_i1537" type="#_x0000_t75" style="width:27.65pt;height:30.15pt" o:ole="">
            <v:imagedata r:id="rId943" o:title=""/>
          </v:shape>
          <o:OLEObject Type="Embed" ProgID="Equation.DSMT4" ShapeID="_x0000_i1537" DrawAspect="Content" ObjectID="_1689704610" r:id="rId944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 xml:space="preserve">, (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300" w:dyaOrig="270" w14:anchorId="470EBC01">
          <v:shape id="_x0000_i1538" type="#_x0000_t75" style="width:15.05pt;height:12.55pt" o:ole="">
            <v:imagedata r:id="rId945" o:title=""/>
          </v:shape>
          <o:OLEObject Type="Embed" ProgID="Equation.DSMT4" ShapeID="_x0000_i1538" DrawAspect="Content" ObjectID="_1689704611" r:id="rId946"/>
        </w:objec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00" w14:anchorId="1B4F5F16">
          <v:shape id="_x0000_i1539" type="#_x0000_t75" style="width:9.2pt;height:15.05pt" o:ole="">
            <v:imagedata r:id="rId947" o:title=""/>
          </v:shape>
          <o:OLEObject Type="Embed" ProgID="Equation.DSMT4" ShapeID="_x0000_i1539" DrawAspect="Content" ObjectID="_1689704612" r:id="rId948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 xml:space="preserve"> nguyên dương, phân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300" w:dyaOrig="615" w14:anchorId="4EFF97F9">
          <v:shape id="_x0000_i1540" type="#_x0000_t75" style="width:15.05pt;height:30.15pt" o:ole="">
            <v:imagedata r:id="rId949" o:title=""/>
          </v:shape>
          <o:OLEObject Type="Embed" ProgID="Equation.DSMT4" ShapeID="_x0000_i1540" DrawAspect="Content" ObjectID="_1689704613" r:id="rId950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 xml:space="preserve"> tối giản). Khi đó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3E760226">
          <v:shape id="_x0000_i1541" type="#_x0000_t75" style="width:26.8pt;height:15.9pt" o:ole="">
            <v:imagedata r:id="rId951" o:title=""/>
          </v:shape>
          <o:OLEObject Type="Embed" ProgID="Equation.DSMT4" ShapeID="_x0000_i1541" DrawAspect="Content" ObjectID="_1689704614" r:id="rId952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 xml:space="preserve"> bằng</w:t>
      </w:r>
    </w:p>
    <w:p w14:paraId="77462C15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321E2D">
        <w:rPr>
          <w:rFonts w:ascii="Chu Van An" w:hAnsi="Chu Van An" w:cs="Chu Van An"/>
          <w:sz w:val="24"/>
          <w:szCs w:val="24"/>
          <w:lang w:val="nl-NL"/>
        </w:rPr>
        <w:t>9.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321E2D">
        <w:rPr>
          <w:rFonts w:ascii="Chu Van An" w:hAnsi="Chu Van An" w:cs="Chu Van An"/>
          <w:sz w:val="24"/>
          <w:szCs w:val="24"/>
          <w:lang w:val="nl-NL"/>
        </w:rPr>
        <w:t>13.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C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321E2D">
        <w:rPr>
          <w:rFonts w:ascii="Chu Van An" w:hAnsi="Chu Van An" w:cs="Chu Van An"/>
          <w:sz w:val="24"/>
          <w:szCs w:val="24"/>
          <w:lang w:val="nl-NL"/>
        </w:rPr>
        <w:t>11.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321E2D">
        <w:rPr>
          <w:rFonts w:ascii="Chu Van An" w:hAnsi="Chu Van An" w:cs="Chu Van An"/>
          <w:sz w:val="24"/>
          <w:szCs w:val="24"/>
          <w:lang w:val="nl-NL"/>
        </w:rPr>
        <w:t>7.</w:t>
      </w:r>
    </w:p>
    <w:p w14:paraId="5A16158B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  <w:lang w:val="nl-NL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1C454F56" w14:textId="77777777" w:rsidR="007E1B31" w:rsidRPr="00321E2D" w:rsidRDefault="007E1B31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  <w:lang w:val="nl-NL"/>
        </w:rPr>
      </w:pPr>
      <w:r w:rsidRPr="00321E2D">
        <w:rPr>
          <w:rFonts w:ascii="Chu Van An" w:hAnsi="Chu Van An" w:cs="Chu Van An"/>
          <w:b/>
          <w:color w:val="0000CC"/>
          <w:sz w:val="24"/>
          <w:szCs w:val="24"/>
          <w:lang w:val="nl-NL"/>
        </w:rPr>
        <w:t>Chọn C</w:t>
      </w:r>
    </w:p>
    <w:p w14:paraId="2A0167EA" w14:textId="77777777" w:rsidR="007E1B31" w:rsidRPr="00321E2D" w:rsidRDefault="007E1B31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  <w:lang w:val="x-none"/>
        </w:rPr>
      </w:pPr>
      <w:r w:rsidRPr="00321E2D">
        <w:rPr>
          <w:rFonts w:ascii="Chu Van An" w:hAnsi="Chu Van An" w:cs="Chu Van An"/>
          <w:sz w:val="24"/>
          <w:szCs w:val="24"/>
        </w:rPr>
        <w:t xml:space="preserve">Có </w:t>
      </w:r>
      <w:r w:rsidRPr="00321E2D">
        <w:rPr>
          <w:rFonts w:ascii="Chu Van An" w:eastAsia="Arial" w:hAnsi="Chu Van An" w:cs="Chu Van An"/>
          <w:position w:val="-30"/>
          <w:sz w:val="24"/>
          <w:szCs w:val="24"/>
          <w:lang w:val="x-none" w:eastAsia="x-none"/>
        </w:rPr>
        <w:object w:dxaOrig="1350" w:dyaOrig="690" w14:anchorId="503D4BB6">
          <v:shape id="_x0000_i1542" type="#_x0000_t75" style="width:67pt;height:34.35pt" o:ole="">
            <v:imagedata r:id="rId939" o:title=""/>
          </v:shape>
          <o:OLEObject Type="Embed" ProgID="Equation.DSMT4" ShapeID="_x0000_i1542" DrawAspect="Content" ObjectID="_1689704615" r:id="rId953"/>
        </w:object>
      </w:r>
      <w:r w:rsidRPr="00321E2D">
        <w:rPr>
          <w:rFonts w:ascii="Chu Van An" w:eastAsia="Arial" w:hAnsi="Chu Van An" w:cs="Chu Van An"/>
          <w:position w:val="-32"/>
          <w:sz w:val="24"/>
          <w:szCs w:val="24"/>
          <w:lang w:val="x-none" w:eastAsia="x-none"/>
        </w:rPr>
        <w:object w:dxaOrig="3495" w:dyaOrig="750" w14:anchorId="5A8E7223">
          <v:shape id="_x0000_i1543" type="#_x0000_t75" style="width:175pt;height:37.65pt" o:ole="">
            <v:imagedata r:id="rId954" o:title=""/>
          </v:shape>
          <o:OLEObject Type="Embed" ProgID="Equation.DSMT4" ShapeID="_x0000_i1543" DrawAspect="Content" ObjectID="_1689704616" r:id="rId95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hay </w:t>
      </w:r>
      <w:r w:rsidRPr="00321E2D">
        <w:rPr>
          <w:rFonts w:ascii="Chu Van An" w:eastAsia="Arial" w:hAnsi="Chu Van An" w:cs="Chu Van An"/>
          <w:position w:val="-30"/>
          <w:sz w:val="24"/>
          <w:szCs w:val="24"/>
          <w:lang w:val="x-none" w:eastAsia="x-none"/>
        </w:rPr>
        <w:object w:dxaOrig="2550" w:dyaOrig="690" w14:anchorId="25BD8D92">
          <v:shape id="_x0000_i1544" type="#_x0000_t75" style="width:127.25pt;height:34.35pt" o:ole="">
            <v:imagedata r:id="rId956" o:title=""/>
          </v:shape>
          <o:OLEObject Type="Embed" ProgID="Equation.DSMT4" ShapeID="_x0000_i1544" DrawAspect="Content" ObjectID="_1689704617" r:id="rId957"/>
        </w:object>
      </w:r>
    </w:p>
    <w:p w14:paraId="12FC5566" w14:textId="77777777" w:rsidR="007E1B31" w:rsidRPr="00321E2D" w:rsidRDefault="007E1B31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Do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915" w:dyaOrig="300" w14:anchorId="73ECE03E">
          <v:shape id="_x0000_i1545" type="#_x0000_t75" style="width:45.2pt;height:15.05pt" o:ole="">
            <v:imagedata r:id="rId941" o:title=""/>
          </v:shape>
          <o:OLEObject Type="Embed" ProgID="Equation.DSMT4" ShapeID="_x0000_i1545" DrawAspect="Content" ObjectID="_1689704618" r:id="rId95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Arial" w:hAnsi="Chu Van An" w:cs="Chu Van An"/>
          <w:position w:val="-30"/>
          <w:sz w:val="24"/>
          <w:szCs w:val="24"/>
          <w:lang w:val="x-none" w:eastAsia="x-none"/>
        </w:rPr>
        <w:object w:dxaOrig="1935" w:dyaOrig="690" w14:anchorId="6163B24B">
          <v:shape id="_x0000_i1546" type="#_x0000_t75" style="width:96.3pt;height:34.35pt" o:ole="">
            <v:imagedata r:id="rId959" o:title=""/>
          </v:shape>
          <o:OLEObject Type="Embed" ProgID="Equation.DSMT4" ShapeID="_x0000_i1546" DrawAspect="Content" ObjectID="_1689704619" r:id="rId96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các số dương. Áp dụng bđt Cô si cho hai số trên ta có:</w:t>
      </w:r>
    </w:p>
    <w:p w14:paraId="7564F847" w14:textId="77777777" w:rsidR="007E1B31" w:rsidRPr="00321E2D" w:rsidRDefault="007E1B31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Arial" w:hAnsi="Chu Van An" w:cs="Chu Van An"/>
          <w:position w:val="-32"/>
          <w:sz w:val="24"/>
          <w:szCs w:val="24"/>
          <w:lang w:val="x-none" w:eastAsia="x-none"/>
        </w:rPr>
        <w:object w:dxaOrig="3795" w:dyaOrig="750" w14:anchorId="48BBC62E">
          <v:shape id="_x0000_i1547" type="#_x0000_t75" style="width:189.2pt;height:37.65pt" o:ole="">
            <v:imagedata r:id="rId961" o:title=""/>
          </v:shape>
          <o:OLEObject Type="Embed" ProgID="Equation.DSMT4" ShapeID="_x0000_i1547" DrawAspect="Content" ObjectID="_1689704620" r:id="rId962"/>
        </w:object>
      </w:r>
      <w:r w:rsidRPr="00321E2D">
        <w:rPr>
          <w:rFonts w:ascii="Chu Van An" w:eastAsia="Arial" w:hAnsi="Chu Van An" w:cs="Chu Van An"/>
          <w:position w:val="-30"/>
          <w:sz w:val="24"/>
          <w:szCs w:val="24"/>
          <w:lang w:val="x-none" w:eastAsia="x-none"/>
        </w:rPr>
        <w:object w:dxaOrig="2280" w:dyaOrig="690" w14:anchorId="66AEB1DE">
          <v:shape id="_x0000_i1548" type="#_x0000_t75" style="width:113.85pt;height:34.35pt" o:ole="">
            <v:imagedata r:id="rId963" o:title=""/>
          </v:shape>
          <o:OLEObject Type="Embed" ProgID="Equation.DSMT4" ShapeID="_x0000_i1548" DrawAspect="Content" ObjectID="_1689704621" r:id="rId964"/>
        </w:objec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350" w:dyaOrig="615" w14:anchorId="56EA85B6">
          <v:shape id="_x0000_i1549" type="#_x0000_t75" style="width:67pt;height:30.15pt" o:ole="">
            <v:imagedata r:id="rId965" o:title=""/>
          </v:shape>
          <o:OLEObject Type="Embed" ProgID="Equation.DSMT4" ShapeID="_x0000_i1549" DrawAspect="Content" ObjectID="_1689704622" r:id="rId966"/>
        </w:object>
      </w:r>
    </w:p>
    <w:p w14:paraId="3D95ADE9" w14:textId="77777777" w:rsidR="007E1B31" w:rsidRPr="00321E2D" w:rsidRDefault="007E1B31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Hàm số đạt giá trị nhỏ nhất (dấu bằng xảy ra) khi </w:t>
      </w:r>
      <w:r w:rsidRPr="00321E2D">
        <w:rPr>
          <w:rFonts w:ascii="Chu Van An" w:eastAsia="Arial" w:hAnsi="Chu Van An" w:cs="Chu Van An"/>
          <w:position w:val="-30"/>
          <w:sz w:val="24"/>
          <w:szCs w:val="24"/>
          <w:lang w:val="x-none" w:eastAsia="x-none"/>
        </w:rPr>
        <w:object w:dxaOrig="1755" w:dyaOrig="690" w14:anchorId="7E187ED1">
          <v:shape id="_x0000_i1550" type="#_x0000_t75" style="width:87.9pt;height:34.35pt" o:ole="">
            <v:imagedata r:id="rId967" o:title=""/>
          </v:shape>
          <o:OLEObject Type="Embed" ProgID="Equation.DSMT4" ShapeID="_x0000_i1550" DrawAspect="Content" ObjectID="_1689704623" r:id="rId968"/>
        </w:object>
      </w:r>
    </w:p>
    <w:p w14:paraId="323D8FB3" w14:textId="77777777" w:rsidR="007E1B31" w:rsidRPr="00321E2D" w:rsidRDefault="007E1B31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1875" w:dyaOrig="435" w14:anchorId="0CC600C1">
          <v:shape id="_x0000_i1551" type="#_x0000_t75" style="width:93.75pt;height:21.75pt" o:ole="">
            <v:imagedata r:id="rId969" o:title=""/>
          </v:shape>
          <o:OLEObject Type="Embed" ProgID="Equation.DSMT4" ShapeID="_x0000_i1551" DrawAspect="Content" ObjectID="_1689704624" r:id="rId970"/>
        </w:object>
      </w:r>
    </w:p>
    <w:p w14:paraId="7EBE8783" w14:textId="77777777" w:rsidR="007E1B31" w:rsidRPr="00321E2D" w:rsidRDefault="007E1B31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Arial" w:hAnsi="Chu Van An" w:cs="Chu Van An"/>
          <w:position w:val="-14"/>
          <w:sz w:val="24"/>
          <w:szCs w:val="24"/>
          <w:lang w:val="x-none" w:eastAsia="x-none"/>
        </w:rPr>
        <w:object w:dxaOrig="1830" w:dyaOrig="405" w14:anchorId="2317A416">
          <v:shape id="_x0000_i1552" type="#_x0000_t75" style="width:92.1pt;height:20.1pt" o:ole="">
            <v:imagedata r:id="rId971" o:title=""/>
          </v:shape>
          <o:OLEObject Type="Embed" ProgID="Equation.DSMT4" ShapeID="_x0000_i1552" DrawAspect="Content" ObjectID="_1689704625" r:id="rId972"/>
        </w:object>
      </w:r>
    </w:p>
    <w:p w14:paraId="6E61A359" w14:textId="77777777" w:rsidR="007E1B31" w:rsidRPr="00321E2D" w:rsidRDefault="007E1B31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Arial" w:hAnsi="Chu Van An" w:cs="Chu Van An"/>
          <w:position w:val="-46"/>
          <w:sz w:val="24"/>
          <w:szCs w:val="24"/>
          <w:lang w:val="x-none" w:eastAsia="x-none"/>
        </w:rPr>
        <w:object w:dxaOrig="1035" w:dyaOrig="1035" w14:anchorId="5CFEADC4">
          <v:shape id="_x0000_i1553" type="#_x0000_t75" style="width:51.9pt;height:51.9pt" o:ole="">
            <v:imagedata r:id="rId973" o:title=""/>
          </v:shape>
          <o:OLEObject Type="Embed" ProgID="Equation.DSMT4" ShapeID="_x0000_i1553" DrawAspect="Content" ObjectID="_1689704626" r:id="rId974"/>
        </w:object>
      </w:r>
    </w:p>
    <w:p w14:paraId="32C489CA" w14:textId="77777777" w:rsidR="007E1B31" w:rsidRPr="00321E2D" w:rsidRDefault="007E1B31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Mà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915" w:dyaOrig="300" w14:anchorId="315D26E0">
          <v:shape id="_x0000_i1554" type="#_x0000_t75" style="width:45.2pt;height:15.05pt" o:ole="">
            <v:imagedata r:id="rId941" o:title=""/>
          </v:shape>
          <o:OLEObject Type="Embed" ProgID="Equation.DSMT4" ShapeID="_x0000_i1554" DrawAspect="Content" ObjectID="_1689704627" r:id="rId97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nên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600" w:dyaOrig="615" w14:anchorId="5DA91DB7">
          <v:shape id="_x0000_i1555" type="#_x0000_t75" style="width:30.15pt;height:30.15pt" o:ole="">
            <v:imagedata r:id="rId976" o:title=""/>
          </v:shape>
          <o:OLEObject Type="Embed" ProgID="Equation.DSMT4" ShapeID="_x0000_i1555" DrawAspect="Content" ObjectID="_1689704628" r:id="rId97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38E6D8FC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b/>
          <w:color w:val="0033CC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300" w14:anchorId="3BE5D41E">
          <v:shape id="_x0000_i1556" type="#_x0000_t75" style="width:27.65pt;height:15.05pt" o:ole="">
            <v:imagedata r:id="rId978" o:title=""/>
          </v:shape>
          <o:OLEObject Type="Embed" ProgID="Equation.DSMT4" ShapeID="_x0000_i1556" DrawAspect="Content" ObjectID="_1689704629" r:id="rId97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;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300" w14:anchorId="7B07462E">
          <v:shape id="_x0000_i1557" type="#_x0000_t75" style="width:26.8pt;height:15.05pt" o:ole="">
            <v:imagedata r:id="rId980" o:title=""/>
          </v:shape>
          <o:OLEObject Type="Embed" ProgID="Equation.DSMT4" ShapeID="_x0000_i1557" DrawAspect="Content" ObjectID="_1689704630" r:id="rId981"/>
        </w:objec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15" w14:anchorId="611C5742">
          <v:shape id="_x0000_i1558" type="#_x0000_t75" style="width:59.45pt;height:15.9pt" o:ole="">
            <v:imagedata r:id="rId982" o:title=""/>
          </v:shape>
          <o:OLEObject Type="Embed" ProgID="Equation.DSMT4" ShapeID="_x0000_i1558" DrawAspect="Content" ObjectID="_1689704631" r:id="rId983"/>
        </w:object>
      </w:r>
    </w:p>
    <w:p w14:paraId="0B1F03C8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Giá trị nhỏ nhất của hàm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425" w:dyaOrig="615" w14:anchorId="174C6542">
          <v:shape id="_x0000_i1559" type="#_x0000_t75" style="width:71.15pt;height:30.15pt" o:ole="">
            <v:imagedata r:id="rId984" o:title=""/>
          </v:shape>
          <o:OLEObject Type="Embed" ProgID="Equation.DSMT4" ShapeID="_x0000_i1559" DrawAspect="Content" ObjectID="_1689704632" r:id="rId98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8D54621">
          <v:shape id="_x0000_i1560" type="#_x0000_t75" style="width:27.65pt;height:14.25pt" o:ole="">
            <v:imagedata r:id="rId986" o:title=""/>
          </v:shape>
          <o:OLEObject Type="Embed" ProgID="Equation.DSMT4" ShapeID="_x0000_i1560" DrawAspect="Content" ObjectID="_1689704633" r:id="rId98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bằng</w:t>
      </w:r>
    </w:p>
    <w:p w14:paraId="3FE0C707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8"/>
          <w:sz w:val="24"/>
          <w:szCs w:val="24"/>
        </w:rPr>
        <w:object w:dxaOrig="615" w:dyaOrig="375" w14:anchorId="58F03FD2">
          <v:shape id="_x0000_i1561" type="#_x0000_t75" style="width:30.15pt;height:19.25pt" o:ole="">
            <v:imagedata r:id="rId988" o:title=""/>
          </v:shape>
          <o:OLEObject Type="Embed" ProgID="Equation.DSMT4" ShapeID="_x0000_i1561" DrawAspect="Content" ObjectID="_1689704634" r:id="rId989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13CD4158">
          <v:shape id="_x0000_i1562" type="#_x0000_t75" style="width:9.2pt;height:14.25pt" o:ole="">
            <v:imagedata r:id="rId990" o:title=""/>
          </v:shape>
          <o:OLEObject Type="Embed" ProgID="Equation.DSMT4" ShapeID="_x0000_i1562" DrawAspect="Content" ObjectID="_1689704635" r:id="rId991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4508F94">
          <v:shape id="_x0000_i1563" type="#_x0000_t75" style="width:9.2pt;height:12.55pt" o:ole="">
            <v:imagedata r:id="rId992" o:title=""/>
          </v:shape>
          <o:OLEObject Type="Embed" ProgID="Equation.DSMT4" ShapeID="_x0000_i1563" DrawAspect="Content" ObjectID="_1689704636" r:id="rId993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1A10CF6">
          <v:shape id="_x0000_i1564" type="#_x0000_t75" style="width:9.2pt;height:12.55pt" o:ole="">
            <v:imagedata r:id="rId994" o:title=""/>
          </v:shape>
          <o:OLEObject Type="Embed" ProgID="Equation.DSMT4" ShapeID="_x0000_i1564" DrawAspect="Content" ObjectID="_1689704637" r:id="rId995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D403A4D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14095EE3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4689E5CF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bookmarkStart w:id="2" w:name="_Hlk41976670"/>
      <w:r w:rsidRPr="00321E2D">
        <w:rPr>
          <w:rFonts w:ascii="Chu Van An" w:hAnsi="Chu Van An" w:cs="Chu Van An"/>
          <w:sz w:val="24"/>
          <w:szCs w:val="24"/>
        </w:rPr>
        <w:t xml:space="preserve">Ta có: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935" w:dyaOrig="615" w14:anchorId="7A7B1E4B">
          <v:shape id="_x0000_i1565" type="#_x0000_t75" style="width:96.3pt;height:30.15pt" o:ole="">
            <v:imagedata r:id="rId996" o:title=""/>
          </v:shape>
          <o:OLEObject Type="Embed" ProgID="Equation.DSMT4" ShapeID="_x0000_i1565" DrawAspect="Content" ObjectID="_1689704638" r:id="rId99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Do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604616C9">
          <v:shape id="_x0000_i1566" type="#_x0000_t75" style="width:27.65pt;height:14.25pt" o:ole="">
            <v:imagedata r:id="rId998" o:title=""/>
          </v:shape>
          <o:OLEObject Type="Embed" ProgID="Equation.DSMT4" ShapeID="_x0000_i1566" DrawAspect="Content" ObjectID="_1689704639" r:id="rId99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áp dụng BĐT Cô si cho ba số dương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15" w14:anchorId="7BE4FA74">
          <v:shape id="_x0000_i1567" type="#_x0000_t75" style="width:45.2pt;height:30.15pt" o:ole="">
            <v:imagedata r:id="rId1000" o:title=""/>
          </v:shape>
          <o:OLEObject Type="Embed" ProgID="Equation.DSMT4" ShapeID="_x0000_i1567" DrawAspect="Content" ObjectID="_1689704640" r:id="rId100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33420AA5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bookmarkStart w:id="3" w:name="_Hlk41977618"/>
      <w:r w:rsidRPr="00321E2D">
        <w:rPr>
          <w:rFonts w:ascii="Chu Van An" w:hAnsi="Chu Van An" w:cs="Chu Van An"/>
          <w:sz w:val="24"/>
          <w:szCs w:val="24"/>
        </w:rPr>
        <w:lastRenderedPageBreak/>
        <w:t xml:space="preserve">Ta được </w:t>
      </w:r>
      <w:bookmarkEnd w:id="2"/>
      <w:bookmarkEnd w:id="3"/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4140" w:dyaOrig="705" w14:anchorId="1A692164">
          <v:shape id="_x0000_i1568" type="#_x0000_t75" style="width:206.8pt;height:35.15pt" o:ole="">
            <v:imagedata r:id="rId1002" o:title=""/>
          </v:shape>
          <o:OLEObject Type="Embed" ProgID="Equation.DSMT4" ShapeID="_x0000_i1568" DrawAspect="Content" ObjectID="_1689704641" r:id="rId100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Dấu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465" w:dyaOrig="255" w14:anchorId="4E32A682">
          <v:shape id="_x0000_i1569" type="#_x0000_t75" style="width:23.45pt;height:12.55pt" o:ole="">
            <v:imagedata r:id="rId1004" o:title=""/>
          </v:shape>
          <o:OLEObject Type="Embed" ProgID="Equation.DSMT4" ShapeID="_x0000_i1569" DrawAspect="Content" ObjectID="_1689704642" r:id="rId100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xảy ra khi và chỉ khi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605" w:dyaOrig="615" w14:anchorId="082AB760">
          <v:shape id="_x0000_i1570" type="#_x0000_t75" style="width:80.35pt;height:30.15pt" o:ole="">
            <v:imagedata r:id="rId1006" o:title=""/>
          </v:shape>
          <o:OLEObject Type="Embed" ProgID="Equation.DSMT4" ShapeID="_x0000_i1570" DrawAspect="Content" ObjectID="_1689704643" r:id="rId100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79F2A9F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giá trị nhỏ nhất của hàm số là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69C991CC">
          <v:shape id="_x0000_i1571" type="#_x0000_t75" style="width:9.2pt;height:14.25pt" o:ole="">
            <v:imagedata r:id="rId1008" o:title=""/>
          </v:shape>
          <o:OLEObject Type="Embed" ProgID="Equation.DSMT4" ShapeID="_x0000_i1571" DrawAspect="Content" ObjectID="_1689704644" r:id="rId100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tại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4EB3A97">
          <v:shape id="_x0000_i1572" type="#_x0000_t75" style="width:27.65pt;height:14.25pt" o:ole="">
            <v:imagedata r:id="rId1010" o:title=""/>
          </v:shape>
          <o:OLEObject Type="Embed" ProgID="Equation.DSMT4" ShapeID="_x0000_i1572" DrawAspect="Content" ObjectID="_1689704645" r:id="rId101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032BE9A" w14:textId="77777777" w:rsidR="007E1B31" w:rsidRPr="00321E2D" w:rsidRDefault="007E1B31" w:rsidP="00321E2D">
      <w:pPr>
        <w:pStyle w:val="ListParagraph"/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Tìm giá trị nhỏ nhất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255" w:dyaOrig="225" w14:anchorId="7F3399E1">
          <v:shape id="_x0000_i1573" type="#_x0000_t75" style="width:12.55pt;height:10.9pt" o:ole="">
            <v:imagedata r:id="rId1012" o:title=""/>
          </v:shape>
          <o:OLEObject Type="Embed" ProgID="Equation.DSMT4" ShapeID="_x0000_i1573" DrawAspect="Content" ObjectID="_1689704646" r:id="rId101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của hàm số </w:t>
      </w:r>
      <w:r w:rsidRPr="00321E2D">
        <w:rPr>
          <w:rFonts w:ascii="Chu Van An" w:eastAsia="Arial" w:hAnsi="Chu Van An" w:cs="Chu Van An"/>
          <w:position w:val="-24"/>
          <w:sz w:val="24"/>
          <w:szCs w:val="24"/>
          <w:lang w:val="x-none" w:eastAsia="x-none"/>
        </w:rPr>
        <w:object w:dxaOrig="1605" w:dyaOrig="615" w14:anchorId="79A343A5">
          <v:shape id="_x0000_i1574" type="#_x0000_t75" style="width:80.35pt;height:30.15pt" o:ole="">
            <v:imagedata r:id="rId1014" o:title=""/>
          </v:shape>
          <o:OLEObject Type="Embed" ProgID="Equation.DSMT4" ShapeID="_x0000_i1574" DrawAspect="Content" ObjectID="_1689704647" r:id="rId101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585" w:dyaOrig="285" w14:anchorId="07671B56">
          <v:shape id="_x0000_i1575" type="#_x0000_t75" style="width:29.3pt;height:14.25pt" o:ole="">
            <v:imagedata r:id="rId1016" o:title=""/>
          </v:shape>
          <o:OLEObject Type="Embed" ProgID="Equation.DSMT4" ShapeID="_x0000_i1575" DrawAspect="Content" ObjectID="_1689704648" r:id="rId1017"/>
        </w:object>
      </w:r>
    </w:p>
    <w:p w14:paraId="35C6CD32" w14:textId="77777777" w:rsidR="007E1B31" w:rsidRPr="00321E2D" w:rsidRDefault="007E1B31" w:rsidP="00321E2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065" w:dyaOrig="330" w14:anchorId="1990789A">
          <v:shape id="_x0000_i1576" type="#_x0000_t75" style="width:52.75pt;height:16.75pt" o:ole="">
            <v:imagedata r:id="rId1018" o:title=""/>
          </v:shape>
          <o:OLEObject Type="Embed" ProgID="Equation.DSMT4" ShapeID="_x0000_i1576" DrawAspect="Content" ObjectID="_1689704649" r:id="rId101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065" w:dyaOrig="330" w14:anchorId="566F74ED">
          <v:shape id="_x0000_i1577" type="#_x0000_t75" style="width:52.75pt;height:16.75pt" o:ole="">
            <v:imagedata r:id="rId1020" o:title=""/>
          </v:shape>
          <o:OLEObject Type="Embed" ProgID="Equation.DSMT4" ShapeID="_x0000_i1577" DrawAspect="Content" ObjectID="_1689704650" r:id="rId102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200" w:dyaOrig="345" w14:anchorId="0CE57ECB">
          <v:shape id="_x0000_i1578" type="#_x0000_t75" style="width:59.45pt;height:16.75pt" o:ole="">
            <v:imagedata r:id="rId1022" o:title=""/>
          </v:shape>
          <o:OLEObject Type="Embed" ProgID="Equation.DSMT4" ShapeID="_x0000_i1578" DrawAspect="Content" ObjectID="_1689704651" r:id="rId102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Arial" w:hAnsi="Chu Van An" w:cs="Chu Van An"/>
          <w:position w:val="-6"/>
          <w:sz w:val="24"/>
          <w:szCs w:val="24"/>
          <w:lang w:val="x-none" w:eastAsia="x-none"/>
        </w:rPr>
        <w:object w:dxaOrig="1215" w:dyaOrig="345" w14:anchorId="5B3DEB4A">
          <v:shape id="_x0000_i1579" type="#_x0000_t75" style="width:61.1pt;height:16.75pt" o:ole="">
            <v:imagedata r:id="rId1024" o:title=""/>
          </v:shape>
          <o:OLEObject Type="Embed" ProgID="Equation.DSMT4" ShapeID="_x0000_i1579" DrawAspect="Content" ObjectID="_1689704652" r:id="rId102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6BADA4C" w14:textId="77777777" w:rsidR="007E1B31" w:rsidRPr="00321E2D" w:rsidRDefault="007E1B31" w:rsidP="00321E2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Lời giải</w:t>
      </w:r>
    </w:p>
    <w:p w14:paraId="69556362" w14:textId="77777777" w:rsidR="007E1B31" w:rsidRPr="00321E2D" w:rsidRDefault="007E1B31" w:rsidP="00321E2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0000CC"/>
          <w:sz w:val="24"/>
          <w:szCs w:val="24"/>
        </w:rPr>
        <w:t>Chọn C</w:t>
      </w:r>
    </w:p>
    <w:p w14:paraId="0BD29546" w14:textId="77777777" w:rsidR="007E1B31" w:rsidRPr="00321E2D" w:rsidRDefault="007E1B31" w:rsidP="00321E2D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eastAsia="Times New Roman" w:hAnsi="Chu Van An" w:cs="Chu Van An"/>
          <w:position w:val="-34"/>
          <w:sz w:val="24"/>
          <w:szCs w:val="24"/>
        </w:rPr>
        <w:object w:dxaOrig="6300" w:dyaOrig="780" w14:anchorId="717862E7">
          <v:shape id="_x0000_i1580" type="#_x0000_t75" style="width:314.8pt;height:39.35pt" o:ole="">
            <v:imagedata r:id="rId1026" o:title=""/>
          </v:shape>
          <o:OLEObject Type="Embed" ProgID="Equation.DSMT4" ShapeID="_x0000_i1580" DrawAspect="Content" ObjectID="_1689704653" r:id="rId102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8B55CC6" w14:textId="77777777" w:rsidR="007E1B31" w:rsidRPr="00321E2D" w:rsidRDefault="007E1B31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bằng xảy ra khi và chỉ khi </w:t>
      </w:r>
      <w:r w:rsidRPr="00321E2D">
        <w:rPr>
          <w:rFonts w:ascii="Chu Van An" w:eastAsia="Arial" w:hAnsi="Chu Van An" w:cs="Chu Van An"/>
          <w:position w:val="-46"/>
          <w:sz w:val="24"/>
          <w:szCs w:val="24"/>
          <w:lang w:val="x-none" w:eastAsia="x-none"/>
        </w:rPr>
        <w:object w:dxaOrig="4155" w:dyaOrig="1035" w14:anchorId="32771CC6">
          <v:shape id="_x0000_i1581" type="#_x0000_t75" style="width:207.65pt;height:51.9pt" o:ole="">
            <v:imagedata r:id="rId1028" o:title=""/>
          </v:shape>
          <o:OLEObject Type="Embed" ProgID="Equation.DSMT4" ShapeID="_x0000_i1581" DrawAspect="Content" ObjectID="_1689704654" r:id="rId102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0B4D033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21E2D">
        <w:rPr>
          <w:rFonts w:ascii="Chu Van An" w:hAnsi="Chu Van An" w:cs="Chu Van An"/>
          <w:sz w:val="24"/>
          <w:szCs w:val="24"/>
          <w:lang w:val="nl-NL"/>
        </w:rPr>
        <w:t xml:space="preserve">Cho ba số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1E979E4A">
          <v:shape id="_x0000_i1582" type="#_x0000_t75" style="width:10.05pt;height:10.05pt" o:ole="">
            <v:imagedata r:id="rId1030" o:title=""/>
          </v:shape>
          <o:OLEObject Type="Embed" ProgID="Equation.DSMT4" ShapeID="_x0000_i1582" DrawAspect="Content" ObjectID="_1689704655" r:id="rId1031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,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39A045DD">
          <v:shape id="_x0000_i1583" type="#_x0000_t75" style="width:10.05pt;height:12.55pt" o:ole="">
            <v:imagedata r:id="rId1032" o:title=""/>
          </v:shape>
          <o:OLEObject Type="Embed" ProgID="Equation.DSMT4" ShapeID="_x0000_i1583" DrawAspect="Content" ObjectID="_1689704656" r:id="rId1033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,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54A505FA">
          <v:shape id="_x0000_i1584" type="#_x0000_t75" style="width:9.2pt;height:10.05pt" o:ole="">
            <v:imagedata r:id="rId1034" o:title=""/>
          </v:shape>
          <o:OLEObject Type="Embed" ProgID="Equation.DSMT4" ShapeID="_x0000_i1584" DrawAspect="Content" ObjectID="_1689704657" r:id="rId1035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 xml:space="preserve"> dương. Mệnh đề nào sau đây </w:t>
      </w:r>
      <w:r w:rsidRPr="00321E2D">
        <w:rPr>
          <w:rFonts w:ascii="Chu Van An" w:hAnsi="Chu Van An" w:cs="Chu Van An"/>
          <w:b/>
          <w:sz w:val="24"/>
          <w:szCs w:val="24"/>
          <w:lang w:val="nl-NL"/>
        </w:rPr>
        <w:t>sai</w:t>
      </w:r>
      <w:r w:rsidRPr="00321E2D">
        <w:rPr>
          <w:rFonts w:ascii="Chu Van An" w:hAnsi="Chu Van An" w:cs="Chu Van An"/>
          <w:sz w:val="24"/>
          <w:szCs w:val="24"/>
          <w:lang w:val="nl-NL"/>
        </w:rPr>
        <w:t>?</w:t>
      </w:r>
    </w:p>
    <w:p w14:paraId="43A41E2D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A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3690" w:dyaOrig="675" w14:anchorId="59E327BA">
          <v:shape id="_x0000_i1585" type="#_x0000_t75" style="width:184.2pt;height:34.35pt" o:ole="">
            <v:imagedata r:id="rId1036" o:title=""/>
          </v:shape>
          <o:OLEObject Type="Embed" ProgID="Equation.DSMT4" ShapeID="_x0000_i1585" DrawAspect="Content" ObjectID="_1689704658" r:id="rId1037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390" w14:anchorId="7A77F796">
          <v:shape id="_x0000_i1586" type="#_x0000_t75" style="width:156.55pt;height:20.1pt" o:ole="">
            <v:imagedata r:id="rId1038" o:title=""/>
          </v:shape>
          <o:OLEObject Type="Embed" ProgID="Equation.DSMT4" ShapeID="_x0000_i1586" DrawAspect="Content" ObjectID="_1689704659" r:id="rId1039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.</w:t>
      </w:r>
    </w:p>
    <w:p w14:paraId="0A268289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C.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390" w14:anchorId="676240B5">
          <v:shape id="_x0000_i1587" type="#_x0000_t75" style="width:156.55pt;height:20.1pt" o:ole="">
            <v:imagedata r:id="rId1040" o:title=""/>
          </v:shape>
          <o:OLEObject Type="Embed" ProgID="Equation.DSMT4" ShapeID="_x0000_i1587" DrawAspect="Content" ObjectID="_1689704660" r:id="rId1041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2535" w:dyaOrig="675" w14:anchorId="3F594C7A">
          <v:shape id="_x0000_i1588" type="#_x0000_t75" style="width:127.25pt;height:34.35pt" o:ole="">
            <v:imagedata r:id="rId1042" o:title=""/>
          </v:shape>
          <o:OLEObject Type="Embed" ProgID="Equation.DSMT4" ShapeID="_x0000_i1588" DrawAspect="Content" ObjectID="_1689704661" r:id="rId1043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.</w:t>
      </w:r>
    </w:p>
    <w:p w14:paraId="026A819D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>Lời giải</w:t>
      </w:r>
    </w:p>
    <w:p w14:paraId="4AFB0E38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A</w:t>
      </w:r>
    </w:p>
    <w:p w14:paraId="1C5D5E4E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321E2D">
        <w:rPr>
          <w:rFonts w:ascii="Chu Van An" w:hAnsi="Chu Van An" w:cs="Chu Van An"/>
          <w:sz w:val="24"/>
          <w:szCs w:val="24"/>
          <w:lang w:val="nl-NL"/>
        </w:rPr>
        <w:t xml:space="preserve">Theo đề bài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5FD7AD4D">
          <v:shape id="_x0000_i1589" type="#_x0000_t75" style="width:10.05pt;height:10.05pt" o:ole="">
            <v:imagedata r:id="rId1044" o:title=""/>
          </v:shape>
          <o:OLEObject Type="Embed" ProgID="Equation.DSMT4" ShapeID="_x0000_i1589" DrawAspect="Content" ObjectID="_1689704662" r:id="rId1045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,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702039A9">
          <v:shape id="_x0000_i1590" type="#_x0000_t75" style="width:10.05pt;height:12.55pt" o:ole="">
            <v:imagedata r:id="rId1046" o:title=""/>
          </v:shape>
          <o:OLEObject Type="Embed" ProgID="Equation.DSMT4" ShapeID="_x0000_i1590" DrawAspect="Content" ObjectID="_1689704663" r:id="rId1047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>,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10" w14:anchorId="1F510EAB">
          <v:shape id="_x0000_i1591" type="#_x0000_t75" style="width:9.2pt;height:10.05pt" o:ole="">
            <v:imagedata r:id="rId1048" o:title=""/>
          </v:shape>
          <o:OLEObject Type="Embed" ProgID="Equation.DSMT4" ShapeID="_x0000_i1591" DrawAspect="Content" ObjectID="_1689704664" r:id="rId1049"/>
        </w:object>
      </w:r>
      <w:r w:rsidRPr="00321E2D">
        <w:rPr>
          <w:rFonts w:ascii="Chu Van An" w:hAnsi="Chu Van An" w:cs="Chu Van An"/>
          <w:sz w:val="24"/>
          <w:szCs w:val="24"/>
          <w:lang w:val="nl-NL"/>
        </w:rPr>
        <w:t xml:space="preserve"> dương.</w:t>
      </w:r>
    </w:p>
    <w:p w14:paraId="44F7864A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nl-NL"/>
        </w:rPr>
        <w:t xml:space="preserve">Áp dụng bất đẳng thức Cô-si. </w:t>
      </w:r>
      <w:r w:rsidRPr="00321E2D">
        <w:rPr>
          <w:rFonts w:ascii="Chu Van An" w:hAnsi="Chu Van An" w:cs="Chu Van An"/>
          <w:sz w:val="24"/>
          <w:szCs w:val="24"/>
          <w:lang w:val="fr-FR"/>
        </w:rPr>
        <w:t>Ta có</w:t>
      </w:r>
    </w:p>
    <w:p w14:paraId="66E7A850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eastAsia="Times New Roman" w:hAnsi="Chu Van An" w:cs="Chu Van An"/>
          <w:position w:val="-56"/>
          <w:sz w:val="24"/>
          <w:szCs w:val="24"/>
        </w:rPr>
        <w:object w:dxaOrig="1200" w:dyaOrig="1230" w14:anchorId="03AC7CC8">
          <v:shape id="_x0000_i1592" type="#_x0000_t75" style="width:59.45pt;height:61.95pt" o:ole="">
            <v:imagedata r:id="rId1050" o:title=""/>
          </v:shape>
          <o:OLEObject Type="Embed" ProgID="Equation.DSMT4" ShapeID="_x0000_i1592" DrawAspect="Content" ObjectID="_1689704665" r:id="rId1051"/>
        </w:object>
      </w:r>
      <w:r w:rsidRPr="00321E2D">
        <w:rPr>
          <w:rFonts w:ascii="Chu Van An" w:eastAsia="Times New Roman" w:hAnsi="Chu Van An" w:cs="Chu Van An"/>
          <w:position w:val="-92"/>
          <w:sz w:val="24"/>
          <w:szCs w:val="24"/>
        </w:rPr>
        <w:object w:dxaOrig="1545" w:dyaOrig="1950" w14:anchorId="0B3BC326">
          <v:shape id="_x0000_i1593" type="#_x0000_t75" style="width:77.85pt;height:97.1pt" o:ole="">
            <v:imagedata r:id="rId1052" o:title=""/>
          </v:shape>
          <o:OLEObject Type="Embed" ProgID="Equation.DSMT4" ShapeID="_x0000_i1593" DrawAspect="Content" ObjectID="_1689704666" r:id="rId1053"/>
        </w:objec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3990" w:dyaOrig="675" w14:anchorId="0EBA4F04">
          <v:shape id="_x0000_i1594" type="#_x0000_t75" style="width:199.25pt;height:34.35pt" o:ole="">
            <v:imagedata r:id="rId1054" o:title=""/>
          </v:shape>
          <o:OLEObject Type="Embed" ProgID="Equation.DSMT4" ShapeID="_x0000_i1594" DrawAspect="Content" ObjectID="_1689704667" r:id="rId1055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6030E053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3690" w:dyaOrig="675" w14:anchorId="1C760780">
          <v:shape id="_x0000_i1595" type="#_x0000_t75" style="width:184.2pt;height:34.35pt" o:ole="">
            <v:imagedata r:id="rId1056" o:title=""/>
          </v:shape>
          <o:OLEObject Type="Embed" ProgID="Equation.DSMT4" ShapeID="_x0000_i1595" DrawAspect="Content" ObjectID="_1689704668" r:id="rId1057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là bất đẳng thức sai.</w:t>
      </w:r>
    </w:p>
    <w:p w14:paraId="4E1AB322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Kiểm tra đáp án </w:t>
      </w:r>
      <w:r w:rsidRPr="00321E2D">
        <w:rPr>
          <w:rFonts w:ascii="Chu Van An" w:hAnsi="Chu Van An" w:cs="Chu Van An"/>
          <w:b/>
          <w:sz w:val="24"/>
          <w:szCs w:val="24"/>
          <w:lang w:val="fr-FR"/>
        </w:rPr>
        <w:t>B, C</w:t>
      </w:r>
    </w:p>
    <w:p w14:paraId="7156F72A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>Áp dụng bất đẳng thức Cô- si ta có</w:t>
      </w:r>
    </w:p>
    <w:p w14:paraId="305501F7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eastAsia="Times New Roman" w:hAnsi="Chu Van An" w:cs="Chu Van An"/>
          <w:position w:val="-60"/>
          <w:sz w:val="24"/>
          <w:szCs w:val="24"/>
        </w:rPr>
        <w:object w:dxaOrig="1950" w:dyaOrig="1335" w14:anchorId="770A7211">
          <v:shape id="_x0000_i1596" type="#_x0000_t75" style="width:97.1pt;height:66.15pt" o:ole="">
            <v:imagedata r:id="rId1058" o:title=""/>
          </v:shape>
          <o:OLEObject Type="Embed" ProgID="Equation.DSMT4" ShapeID="_x0000_i1596" DrawAspect="Content" ObjectID="_1689704669" r:id="rId1059"/>
        </w:objec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3450" w:dyaOrig="390" w14:anchorId="66C6FBB2">
          <v:shape id="_x0000_i1597" type="#_x0000_t75" style="width:171.65pt;height:20.1pt" o:ole="">
            <v:imagedata r:id="rId1060" o:title=""/>
          </v:shape>
          <o:OLEObject Type="Embed" ProgID="Equation.DSMT4" ShapeID="_x0000_i1597" DrawAspect="Content" ObjectID="_1689704670" r:id="rId1061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8393660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390" w14:anchorId="7AB2CFE0">
          <v:shape id="_x0000_i1598" type="#_x0000_t75" style="width:156.55pt;height:20.1pt" o:ole="">
            <v:imagedata r:id="rId1062" o:title=""/>
          </v:shape>
          <o:OLEObject Type="Embed" ProgID="Equation.DSMT4" ShapeID="_x0000_i1598" DrawAspect="Content" ObjectID="_1689704671" r:id="rId1063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là bất đẳng thức đúng.</w:t>
      </w:r>
    </w:p>
    <w:p w14:paraId="55E7CBF4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10" w14:anchorId="38DDBA03">
          <v:shape id="_x0000_i1599" type="#_x0000_t75" style="width:10.05pt;height:10.05pt" o:ole="">
            <v:imagedata r:id="rId1064" o:title=""/>
          </v:shape>
          <o:OLEObject Type="Embed" ProgID="Equation.DSMT4" ShapeID="_x0000_i1599" DrawAspect="Content" ObjectID="_1689704672" r:id="rId1065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,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2D35E5D3">
          <v:shape id="_x0000_i1600" type="#_x0000_t75" style="width:10.05pt;height:12.55pt" o:ole="">
            <v:imagedata r:id="rId1066" o:title=""/>
          </v:shape>
          <o:OLEObject Type="Embed" ProgID="Equation.DSMT4" ShapeID="_x0000_i1600" DrawAspect="Content" ObjectID="_1689704673" r:id="rId1067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bình đẳng trong biểu thức nên ta có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390" w14:anchorId="07BE963D">
          <v:shape id="_x0000_i1601" type="#_x0000_t75" style="width:156.55pt;height:20.1pt" o:ole="">
            <v:imagedata r:id="rId1068" o:title=""/>
          </v:shape>
          <o:OLEObject Type="Embed" ProgID="Equation.DSMT4" ShapeID="_x0000_i1601" DrawAspect="Content" ObjectID="_1689704674" r:id="rId1069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đúng.</w:t>
      </w:r>
    </w:p>
    <w:p w14:paraId="388829A1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>Kiểm tra đáp án</w:t>
      </w:r>
      <w:r w:rsidRPr="00321E2D">
        <w:rPr>
          <w:rFonts w:ascii="Chu Van An" w:hAnsi="Chu Van An" w:cs="Chu Van An"/>
          <w:b/>
          <w:sz w:val="24"/>
          <w:szCs w:val="24"/>
          <w:lang w:val="fr-FR"/>
        </w:rPr>
        <w:t xml:space="preserve"> D</w:t>
      </w:r>
    </w:p>
    <w:p w14:paraId="5AB1E518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>Áp dụng bất đẳng thức Cô- si. Ta có</w:t>
      </w:r>
    </w:p>
    <w:p w14:paraId="75AEC13A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eastAsia="Times New Roman" w:hAnsi="Chu Van An" w:cs="Chu Van An"/>
          <w:position w:val="-106"/>
          <w:sz w:val="24"/>
          <w:szCs w:val="24"/>
        </w:rPr>
        <w:object w:dxaOrig="1365" w:dyaOrig="2250" w14:anchorId="359659AF">
          <v:shape id="_x0000_i1602" type="#_x0000_t75" style="width:67.8pt;height:112.2pt" o:ole="">
            <v:imagedata r:id="rId1070" o:title=""/>
          </v:shape>
          <o:OLEObject Type="Embed" ProgID="Equation.DSMT4" ShapeID="_x0000_i1602" DrawAspect="Content" ObjectID="_1689704675" r:id="rId1071"/>
        </w:objec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3525" w:dyaOrig="735" w14:anchorId="63FB58E7">
          <v:shape id="_x0000_i1603" type="#_x0000_t75" style="width:175.8pt;height:36.85pt" o:ole="">
            <v:imagedata r:id="rId1072" o:title=""/>
          </v:shape>
          <o:OLEObject Type="Embed" ProgID="Equation.DSMT4" ShapeID="_x0000_i1603" DrawAspect="Content" ObjectID="_1689704676" r:id="rId1073"/>
        </w:objec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2850" w:dyaOrig="675" w14:anchorId="3C8E76F3">
          <v:shape id="_x0000_i1604" type="#_x0000_t75" style="width:142.35pt;height:34.35pt" o:ole="">
            <v:imagedata r:id="rId1074" o:title=""/>
          </v:shape>
          <o:OLEObject Type="Embed" ProgID="Equation.DSMT4" ShapeID="_x0000_i1604" DrawAspect="Content" ObjectID="_1689704677" r:id="rId1075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C37C368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2535" w:dyaOrig="675" w14:anchorId="40762ABC">
          <v:shape id="_x0000_i1605" type="#_x0000_t75" style="width:127.25pt;height:34.35pt" o:ole="">
            <v:imagedata r:id="rId1076" o:title=""/>
          </v:shape>
          <o:OLEObject Type="Embed" ProgID="Equation.DSMT4" ShapeID="_x0000_i1605" DrawAspect="Content" ObjectID="_1689704678" r:id="rId1077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là bất đẳng thức đúng.</w:t>
      </w:r>
    </w:p>
    <w:p w14:paraId="12505802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hàm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245" w:dyaOrig="615" w14:anchorId="10523BB3">
          <v:shape id="_x0000_i1606" type="#_x0000_t75" style="width:62.8pt;height:30.15pt" o:ole="">
            <v:imagedata r:id="rId1078" o:title=""/>
          </v:shape>
          <o:OLEObject Type="Embed" ProgID="Equation.DSMT4" ShapeID="_x0000_i1606" DrawAspect="Content" ObjectID="_1689704679" r:id="rId107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xác định trên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3DC90DDB">
          <v:shape id="_x0000_i1607" type="#_x0000_t75" style="width:36.85pt;height:20.1pt" o:ole="">
            <v:imagedata r:id="rId1080" o:title=""/>
          </v:shape>
          <o:OLEObject Type="Embed" ProgID="Equation.DSMT4" ShapeID="_x0000_i1607" DrawAspect="Content" ObjectID="_1689704680" r:id="rId108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Gọi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65255D81">
          <v:shape id="_x0000_i1608" type="#_x0000_t75" style="width:12.55pt;height:10.9pt" o:ole="">
            <v:imagedata r:id="rId1082" o:title=""/>
          </v:shape>
          <o:OLEObject Type="Embed" ProgID="Equation.DSMT4" ShapeID="_x0000_i1608" DrawAspect="Content" ObjectID="_1689704681" r:id="rId108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giá trị nhỏ nhất của hàm số, giá trị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6580FA9F">
          <v:shape id="_x0000_i1609" type="#_x0000_t75" style="width:12.55pt;height:10.9pt" o:ole="">
            <v:imagedata r:id="rId1084" o:title=""/>
          </v:shape>
          <o:OLEObject Type="Embed" ProgID="Equation.DSMT4" ShapeID="_x0000_i1609" DrawAspect="Content" ObjectID="_1689704682" r:id="rId108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nằm trong khoảng nào sau đây</w:t>
      </w:r>
    </w:p>
    <w:p w14:paraId="2F4CF56E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390" w14:anchorId="201BA105">
          <v:shape id="_x0000_i1610" type="#_x0000_t75" style="width:34.35pt;height:20.1pt" o:ole="">
            <v:imagedata r:id="rId1086" o:title=""/>
          </v:shape>
          <o:OLEObject Type="Embed" ProgID="Equation.DSMT4" ShapeID="_x0000_i1610" DrawAspect="Content" ObjectID="_1689704683" r:id="rId108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5EFD0EF0">
          <v:shape id="_x0000_i1611" type="#_x0000_t75" style="width:37.65pt;height:20.1pt" o:ole="">
            <v:imagedata r:id="rId1088" o:title=""/>
          </v:shape>
          <o:OLEObject Type="Embed" ProgID="Equation.DSMT4" ShapeID="_x0000_i1611" DrawAspect="Content" ObjectID="_1689704684" r:id="rId108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D32EA06">
          <v:shape id="_x0000_i1612" type="#_x0000_t75" style="width:29.3pt;height:20.1pt" o:ole="">
            <v:imagedata r:id="rId1090" o:title=""/>
          </v:shape>
          <o:OLEObject Type="Embed" ProgID="Equation.DSMT4" ShapeID="_x0000_i1612" DrawAspect="Content" ObjectID="_1689704685" r:id="rId109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1548C40B">
          <v:shape id="_x0000_i1613" type="#_x0000_t75" style="width:27.65pt;height:20.1pt" o:ole="">
            <v:imagedata r:id="rId1092" o:title=""/>
          </v:shape>
          <o:OLEObject Type="Embed" ProgID="Equation.DSMT4" ShapeID="_x0000_i1613" DrawAspect="Content" ObjectID="_1689704686" r:id="rId109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36705959" w14:textId="77777777" w:rsidR="007E1B31" w:rsidRPr="00321E2D" w:rsidRDefault="007E1B31" w:rsidP="00321E2D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Lời giải</w:t>
      </w:r>
    </w:p>
    <w:p w14:paraId="0F2083C0" w14:textId="77777777" w:rsidR="007E1B31" w:rsidRPr="00321E2D" w:rsidRDefault="007E1B31" w:rsidP="00321E2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CC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0000CC"/>
          <w:sz w:val="24"/>
          <w:szCs w:val="24"/>
        </w:rPr>
        <w:t>Chọn A</w:t>
      </w:r>
    </w:p>
    <w:p w14:paraId="6D6B1D1C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1815" w:dyaOrig="615" w14:anchorId="2395A800">
          <v:shape id="_x0000_i1614" type="#_x0000_t75" style="width:90.4pt;height:30.15pt" o:ole="">
            <v:imagedata r:id="rId1094" o:title=""/>
          </v:shape>
          <o:OLEObject Type="Embed" ProgID="Equation.DSMT4" ShapeID="_x0000_i1614" DrawAspect="Content" ObjectID="_1689704687" r:id="rId1095"/>
        </w:object>
      </w:r>
    </w:p>
    <w:p w14:paraId="4148BC80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Cauchy cho 2 số dương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15" w14:anchorId="3F5ABED9">
          <v:shape id="_x0000_i1615" type="#_x0000_t75" style="width:51.9pt;height:30.15pt" o:ole="">
            <v:imagedata r:id="rId1096" o:title=""/>
          </v:shape>
          <o:OLEObject Type="Embed" ProgID="Equation.DSMT4" ShapeID="_x0000_i1615" DrawAspect="Content" ObjectID="_1689704688" r:id="rId109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ta có: </w:t>
      </w:r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3000" w:dyaOrig="705" w14:anchorId="1758632D">
          <v:shape id="_x0000_i1616" type="#_x0000_t75" style="width:149pt;height:35.15pt" o:ole="">
            <v:imagedata r:id="rId1098" o:title=""/>
          </v:shape>
          <o:OLEObject Type="Embed" ProgID="Equation.DSMT4" ShapeID="_x0000_i1616" DrawAspect="Content" ObjectID="_1689704689" r:id="rId1099"/>
        </w:object>
      </w:r>
    </w:p>
    <w:p w14:paraId="1E7441C2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Suy ra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785" w:dyaOrig="615" w14:anchorId="34E16EBE">
          <v:shape id="_x0000_i1617" type="#_x0000_t75" style="width:88.75pt;height:30.15pt" o:ole="">
            <v:imagedata r:id="rId1100" o:title=""/>
          </v:shape>
          <o:OLEObject Type="Embed" ProgID="Equation.DSMT4" ShapeID="_x0000_i1617" DrawAspect="Content" ObjectID="_1689704690" r:id="rId1101"/>
        </w:object>
      </w:r>
    </w:p>
    <w:p w14:paraId="6D0B7F59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</w:t>
      </w:r>
      <w:r w:rsidRPr="00321E2D">
        <w:rPr>
          <w:rFonts w:ascii="Chu Van An" w:eastAsia="Times New Roman" w:hAnsi="Chu Van An" w:cs="Chu Van An"/>
          <w:position w:val="-12"/>
          <w:sz w:val="24"/>
          <w:szCs w:val="24"/>
        </w:rPr>
        <w:object w:dxaOrig="825" w:dyaOrig="360" w14:anchorId="47624E1B">
          <v:shape id="_x0000_i1618" type="#_x0000_t75" style="width:41.85pt;height:17.6pt" o:ole="">
            <v:imagedata r:id="rId1102" o:title=""/>
          </v:shape>
          <o:OLEObject Type="Embed" ProgID="Equation.DSMT4" ShapeID="_x0000_i1618" DrawAspect="Content" ObjectID="_1689704691" r:id="rId110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khi và chỉ khi </w:t>
      </w:r>
      <w:bookmarkStart w:id="4" w:name="MTBlankEqn"/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025" w:dyaOrig="615" w14:anchorId="215B4EE8">
          <v:shape id="_x0000_i1619" type="#_x0000_t75" style="width:101.3pt;height:30.15pt" o:ole="">
            <v:imagedata r:id="rId1104" o:title=""/>
          </v:shape>
          <o:OLEObject Type="Embed" ProgID="Equation.DSMT4" ShapeID="_x0000_i1619" DrawAspect="Content" ObjectID="_1689704692" r:id="rId1105"/>
        </w:object>
      </w:r>
      <w:bookmarkEnd w:id="4"/>
    </w:p>
    <w:p w14:paraId="6D216B4C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321E2D">
        <w:rPr>
          <w:rFonts w:ascii="Chu Van An" w:hAnsi="Chu Van An" w:cs="Chu Van An"/>
          <w:sz w:val="24"/>
          <w:szCs w:val="24"/>
          <w:lang w:val="pt-BR"/>
        </w:rPr>
        <w:t xml:space="preserve">Giá trị nhỏ nhất của hàm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650" w:dyaOrig="615" w14:anchorId="46EEDFBD">
          <v:shape id="_x0000_i1620" type="#_x0000_t75" style="width:82.05pt;height:30.15pt" o:ole="">
            <v:imagedata r:id="rId1106" o:title=""/>
          </v:shape>
          <o:OLEObject Type="Embed" ProgID="Equation.DSMT4" ShapeID="_x0000_i1620" DrawAspect="Content" ObjectID="_1689704693" r:id="rId110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550A3E1C">
          <v:shape id="_x0000_i1621" type="#_x0000_t75" style="width:27.65pt;height:14.25pt" o:ole="">
            <v:imagedata r:id="rId1108" o:title=""/>
          </v:shape>
          <o:OLEObject Type="Embed" ProgID="Equation.DSMT4" ShapeID="_x0000_i1621" DrawAspect="Content" ObjectID="_1689704694" r:id="rId110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là số có dạng </w:t>
      </w:r>
      <w:r w:rsidRPr="00321E2D">
        <w:rPr>
          <w:rFonts w:ascii="Chu Van An" w:eastAsia="Times New Roman" w:hAnsi="Chu Van An" w:cs="Chu Van An"/>
          <w:position w:val="-8"/>
          <w:sz w:val="24"/>
          <w:szCs w:val="24"/>
        </w:rPr>
        <w:object w:dxaOrig="825" w:dyaOrig="360" w14:anchorId="04FD99F5">
          <v:shape id="_x0000_i1622" type="#_x0000_t75" style="width:41.85pt;height:17.6pt" o:ole="">
            <v:imagedata r:id="rId1110" o:title=""/>
          </v:shape>
          <o:OLEObject Type="Embed" ProgID="Equation.DSMT4" ShapeID="_x0000_i1622" DrawAspect="Content" ObjectID="_1689704695" r:id="rId1111"/>
        </w:object>
      </w:r>
      <w:r w:rsidRPr="00321E2D">
        <w:rPr>
          <w:rFonts w:ascii="Chu Van An" w:hAnsi="Chu Van An" w:cs="Chu Van An"/>
          <w:sz w:val="24"/>
          <w:szCs w:val="24"/>
        </w:rPr>
        <w:t>(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435" w:dyaOrig="330" w14:anchorId="1008010E">
          <v:shape id="_x0000_i1623" type="#_x0000_t75" style="width:21.75pt;height:16.75pt" o:ole="">
            <v:imagedata r:id="rId1112" o:title=""/>
          </v:shape>
          <o:OLEObject Type="Embed" ProgID="Equation.DSMT4" ShapeID="_x0000_i1623" DrawAspect="Content" ObjectID="_1689704696" r:id="rId111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các số nguyên). Tính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330" w14:anchorId="1E1D40A4">
          <v:shape id="_x0000_i1624" type="#_x0000_t75" style="width:37.65pt;height:16.75pt" o:ole="">
            <v:imagedata r:id="rId1114" o:title=""/>
          </v:shape>
          <o:OLEObject Type="Embed" ProgID="Equation.DSMT4" ShapeID="_x0000_i1624" DrawAspect="Content" ObjectID="_1689704697" r:id="rId1115"/>
        </w:object>
      </w:r>
    </w:p>
    <w:p w14:paraId="361E2717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345A326">
          <v:shape id="_x0000_i1625" type="#_x0000_t75" style="width:12.55pt;height:14.25pt" o:ole="">
            <v:imagedata r:id="rId1116" o:title=""/>
          </v:shape>
          <o:OLEObject Type="Embed" ProgID="Equation.DSMT4" ShapeID="_x0000_i1625" DrawAspect="Content" ObjectID="_1689704698" r:id="rId1117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0190E544">
          <v:shape id="_x0000_i1626" type="#_x0000_t75" style="width:12.55pt;height:14.25pt" o:ole="">
            <v:imagedata r:id="rId1118" o:title=""/>
          </v:shape>
          <o:OLEObject Type="Embed" ProgID="Equation.DSMT4" ShapeID="_x0000_i1626" DrawAspect="Content" ObjectID="_1689704699" r:id="rId1119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EB809DE">
          <v:shape id="_x0000_i1627" type="#_x0000_t75" style="width:12.55pt;height:14.25pt" o:ole="">
            <v:imagedata r:id="rId1120" o:title=""/>
          </v:shape>
          <o:OLEObject Type="Embed" ProgID="Equation.DSMT4" ShapeID="_x0000_i1627" DrawAspect="Content" ObjectID="_1689704700" r:id="rId1121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655F4AE9">
          <v:shape id="_x0000_i1628" type="#_x0000_t75" style="width:12.55pt;height:14.25pt" o:ole="">
            <v:imagedata r:id="rId1122" o:title=""/>
          </v:shape>
          <o:OLEObject Type="Embed" ProgID="Equation.DSMT4" ShapeID="_x0000_i1628" DrawAspect="Content" ObjectID="_1689704701" r:id="rId1123"/>
        </w:object>
      </w:r>
    </w:p>
    <w:p w14:paraId="3DCE6729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32586683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4618889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position w:val="-26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lastRenderedPageBreak/>
        <w:t xml:space="preserve">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55" w14:anchorId="13C9BA01">
          <v:shape id="_x0000_i1629" type="#_x0000_t75" style="width:27.65pt;height:12.55pt" o:ole="">
            <v:imagedata r:id="rId1124" o:title=""/>
          </v:shape>
          <o:OLEObject Type="Embed" ProgID="Equation.DSMT4" ShapeID="_x0000_i1629" DrawAspect="Content" ObjectID="_1689704702" r:id="rId112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thì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255" w14:anchorId="3CF182FE">
          <v:shape id="_x0000_i1630" type="#_x0000_t75" style="width:44.35pt;height:12.55pt" o:ole="">
            <v:imagedata r:id="rId1126" o:title=""/>
          </v:shape>
          <o:OLEObject Type="Embed" ProgID="Equation.DSMT4" ShapeID="_x0000_i1630" DrawAspect="Content" ObjectID="_1689704703" r:id="rId112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nên </w:t>
      </w:r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6225" w:dyaOrig="690" w14:anchorId="183B20D2">
          <v:shape id="_x0000_i1631" type="#_x0000_t75" style="width:311.45pt;height:34.35pt" o:ole="">
            <v:imagedata r:id="rId1128" o:title=""/>
          </v:shape>
          <o:OLEObject Type="Embed" ProgID="Equation.DSMT4" ShapeID="_x0000_i1631" DrawAspect="Content" ObjectID="_1689704704" r:id="rId112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CBF9430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bằng xảy ra khi và chỉ khi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3795" w:dyaOrig="615" w14:anchorId="2F66C3E6">
          <v:shape id="_x0000_i1632" type="#_x0000_t75" style="width:189.2pt;height:30.15pt" o:ole="">
            <v:imagedata r:id="rId1130" o:title=""/>
          </v:shape>
          <o:OLEObject Type="Embed" ProgID="Equation.DSMT4" ShapeID="_x0000_i1632" DrawAspect="Content" ObjectID="_1689704705" r:id="rId1131"/>
        </w:object>
      </w:r>
    </w:p>
    <w:p w14:paraId="4CA4B38D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giá trị nhỏ nhất của hàm số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30" w14:anchorId="14761D75">
          <v:shape id="_x0000_i1633" type="#_x0000_t75" style="width:26.8pt;height:16.75pt" o:ole="">
            <v:imagedata r:id="rId1132" o:title=""/>
          </v:shape>
          <o:OLEObject Type="Embed" ProgID="Equation.DSMT4" ShapeID="_x0000_i1633" DrawAspect="Content" ObjectID="_1689704706" r:id="rId113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là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3570" w:dyaOrig="360" w14:anchorId="1254CF3F">
          <v:shape id="_x0000_i1634" type="#_x0000_t75" style="width:178.35pt;height:17.6pt" o:ole="">
            <v:imagedata r:id="rId1134" o:title=""/>
          </v:shape>
          <o:OLEObject Type="Embed" ProgID="Equation.DSMT4" ShapeID="_x0000_i1634" DrawAspect="Content" ObjectID="_1689704707" r:id="rId1135"/>
        </w:object>
      </w:r>
    </w:p>
    <w:p w14:paraId="65891850" w14:textId="77777777" w:rsidR="007E1B31" w:rsidRPr="00321E2D" w:rsidRDefault="007E1B31" w:rsidP="00321E2D">
      <w:pPr>
        <w:numPr>
          <w:ilvl w:val="0"/>
          <w:numId w:val="2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lang w:val="pl-PL"/>
        </w:rPr>
        <w:t xml:space="preserve">Hàm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pl-PL"/>
        </w:rPr>
        <w:object w:dxaOrig="1320" w:dyaOrig="615" w14:anchorId="5A9F7123">
          <v:shape id="_x0000_i1635" type="#_x0000_t75" style="width:66.15pt;height:30.15pt" o:ole="">
            <v:imagedata r:id="rId1136" o:title=""/>
          </v:shape>
          <o:OLEObject Type="Embed" ProgID="Equation.DSMT4" ShapeID="_x0000_i1635" DrawAspect="Content" ObjectID="_1689704708" r:id="rId1137"/>
        </w:object>
      </w:r>
      <w:r w:rsidRPr="00321E2D">
        <w:rPr>
          <w:rFonts w:ascii="Chu Van An" w:hAnsi="Chu Van An" w:cs="Chu Van An"/>
          <w:sz w:val="24"/>
          <w:szCs w:val="24"/>
          <w:lang w:val="pl-PL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pl-PL"/>
        </w:rPr>
        <w:object w:dxaOrig="900" w:dyaOrig="285" w14:anchorId="31C42FF8">
          <v:shape id="_x0000_i1636" type="#_x0000_t75" style="width:45.2pt;height:14.25pt" o:ole="">
            <v:imagedata r:id="rId1138" o:title=""/>
          </v:shape>
          <o:OLEObject Type="Embed" ProgID="Equation.DSMT4" ShapeID="_x0000_i1636" DrawAspect="Content" ObjectID="_1689704709" r:id="rId1139"/>
        </w:object>
      </w:r>
      <w:r w:rsidRPr="00321E2D">
        <w:rPr>
          <w:rFonts w:ascii="Chu Van An" w:hAnsi="Chu Van An" w:cs="Chu Van An"/>
          <w:sz w:val="24"/>
          <w:szCs w:val="24"/>
          <w:lang w:val="pl-PL"/>
        </w:rPr>
        <w:t xml:space="preserve"> đạt giá trị nhỏ nhất tại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pl-PL"/>
        </w:rPr>
        <w:object w:dxaOrig="600" w:dyaOrig="615" w14:anchorId="4E711848">
          <v:shape id="_x0000_i1637" type="#_x0000_t75" style="width:30.15pt;height:30.15pt" o:ole="">
            <v:imagedata r:id="rId1140" o:title=""/>
          </v:shape>
          <o:OLEObject Type="Embed" ProgID="Equation.DSMT4" ShapeID="_x0000_i1637" DrawAspect="Content" ObjectID="_1689704710" r:id="rId1141"/>
        </w:object>
      </w:r>
      <w:r w:rsidRPr="00321E2D">
        <w:rPr>
          <w:rFonts w:ascii="Chu Van An" w:hAnsi="Chu Van An" w:cs="Chu Van An"/>
          <w:sz w:val="24"/>
          <w:szCs w:val="24"/>
          <w:lang w:val="pl-PL"/>
        </w:rPr>
        <w:t xml:space="preserve"> (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pl-PL"/>
        </w:rPr>
        <w:object w:dxaOrig="405" w:dyaOrig="315" w14:anchorId="63BD5E2B">
          <v:shape id="_x0000_i1638" type="#_x0000_t75" style="width:20.1pt;height:15.9pt" o:ole="">
            <v:imagedata r:id="rId1142" o:title=""/>
          </v:shape>
          <o:OLEObject Type="Embed" ProgID="Equation.DSMT4" ShapeID="_x0000_i1638" DrawAspect="Content" ObjectID="_1689704711" r:id="rId1143"/>
        </w:object>
      </w:r>
      <w:r w:rsidRPr="00321E2D">
        <w:rPr>
          <w:rFonts w:ascii="Chu Van An" w:hAnsi="Chu Van An" w:cs="Chu Van An"/>
          <w:sz w:val="24"/>
          <w:szCs w:val="24"/>
          <w:lang w:val="pl-PL"/>
        </w:rPr>
        <w:t xml:space="preserve"> nguyên dương, phân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pl-PL"/>
        </w:rPr>
        <w:object w:dxaOrig="240" w:dyaOrig="615" w14:anchorId="72D2738E">
          <v:shape id="_x0000_i1639" type="#_x0000_t75" style="width:12.55pt;height:30.15pt" o:ole="">
            <v:imagedata r:id="rId1144" o:title=""/>
          </v:shape>
          <o:OLEObject Type="Embed" ProgID="Equation.DSMT4" ShapeID="_x0000_i1639" DrawAspect="Content" ObjectID="_1689704712" r:id="rId1145"/>
        </w:object>
      </w:r>
      <w:r w:rsidRPr="00321E2D">
        <w:rPr>
          <w:rFonts w:ascii="Chu Van An" w:hAnsi="Chu Van An" w:cs="Chu Van An"/>
          <w:sz w:val="24"/>
          <w:szCs w:val="24"/>
          <w:lang w:val="pl-PL"/>
        </w:rPr>
        <w:t xml:space="preserve"> tối giản). Khi đó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pl-PL"/>
        </w:rPr>
        <w:object w:dxaOrig="540" w:dyaOrig="285" w14:anchorId="0EA809EC">
          <v:shape id="_x0000_i1640" type="#_x0000_t75" style="width:26.8pt;height:14.25pt" o:ole="">
            <v:imagedata r:id="rId1146" o:title=""/>
          </v:shape>
          <o:OLEObject Type="Embed" ProgID="Equation.DSMT4" ShapeID="_x0000_i1640" DrawAspect="Content" ObjectID="_1689704713" r:id="rId1147"/>
        </w:object>
      </w:r>
      <w:r w:rsidRPr="00321E2D">
        <w:rPr>
          <w:rFonts w:ascii="Chu Van An" w:hAnsi="Chu Van An" w:cs="Chu Van An"/>
          <w:sz w:val="24"/>
          <w:szCs w:val="24"/>
          <w:lang w:val="pl-PL"/>
        </w:rPr>
        <w:t xml:space="preserve"> bằng</w:t>
      </w:r>
    </w:p>
    <w:p w14:paraId="5776AB13" w14:textId="77777777" w:rsidR="007E1B31" w:rsidRPr="00321E2D" w:rsidRDefault="007E1B31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pl-PL"/>
        </w:rPr>
        <w:t xml:space="preserve">A.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pl-PL"/>
        </w:rPr>
        <w:object w:dxaOrig="195" w:dyaOrig="285" w14:anchorId="5F91559C">
          <v:shape id="_x0000_i1641" type="#_x0000_t75" style="width:9.2pt;height:14.25pt" o:ole="">
            <v:imagedata r:id="rId1148" o:title=""/>
          </v:shape>
          <o:OLEObject Type="Embed" ProgID="Equation.DSMT4" ShapeID="_x0000_i1641" DrawAspect="Content" ObjectID="_1689704714" r:id="rId1149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l-PL"/>
        </w:rPr>
        <w:t>.</w:t>
      </w:r>
      <w:r w:rsidRPr="00321E2D">
        <w:rPr>
          <w:rFonts w:ascii="Chu Van An" w:hAnsi="Chu Van An" w:cs="Chu Van An"/>
          <w:b/>
          <w:bCs/>
          <w:color w:val="0000FF"/>
          <w:sz w:val="24"/>
          <w:szCs w:val="24"/>
          <w:lang w:val="pl-PL"/>
        </w:rPr>
        <w:tab/>
        <w:t xml:space="preserve">B. </w:t>
      </w:r>
      <w:r w:rsidRPr="00321E2D">
        <w:rPr>
          <w:rFonts w:ascii="Chu Van An" w:eastAsia="Times New Roman" w:hAnsi="Chu Van An" w:cs="Chu Van An"/>
          <w:b/>
          <w:bCs/>
          <w:position w:val="-6"/>
          <w:sz w:val="24"/>
          <w:szCs w:val="24"/>
          <w:lang w:val="pl-PL"/>
        </w:rPr>
        <w:object w:dxaOrig="180" w:dyaOrig="285" w14:anchorId="658E2852">
          <v:shape id="_x0000_i1642" type="#_x0000_t75" style="width:9.2pt;height:14.25pt" o:ole="">
            <v:imagedata r:id="rId1150" o:title=""/>
          </v:shape>
          <o:OLEObject Type="Embed" ProgID="Equation.DSMT4" ShapeID="_x0000_i1642" DrawAspect="Content" ObjectID="_1689704715" r:id="rId1151"/>
        </w:object>
      </w:r>
      <w:r w:rsidRPr="00321E2D">
        <w:rPr>
          <w:rFonts w:ascii="Chu Van An" w:hAnsi="Chu Van An" w:cs="Chu Van An"/>
          <w:b/>
          <w:bCs/>
          <w:sz w:val="24"/>
          <w:szCs w:val="24"/>
          <w:lang w:val="pl-PL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l-PL"/>
        </w:rPr>
        <w:tab/>
        <w:t xml:space="preserve">C. </w:t>
      </w:r>
      <w:r w:rsidRPr="00321E2D">
        <w:rPr>
          <w:rFonts w:ascii="Chu Van An" w:eastAsia="Times New Roman" w:hAnsi="Chu Van An" w:cs="Chu Van An"/>
          <w:b/>
          <w:position w:val="-6"/>
          <w:sz w:val="24"/>
          <w:szCs w:val="24"/>
          <w:lang w:val="pl-PL"/>
        </w:rPr>
        <w:object w:dxaOrig="285" w:dyaOrig="285" w14:anchorId="19ADCC26">
          <v:shape id="_x0000_i1643" type="#_x0000_t75" style="width:14.25pt;height:14.25pt" o:ole="">
            <v:imagedata r:id="rId1152" o:title=""/>
          </v:shape>
          <o:OLEObject Type="Embed" ProgID="Equation.DSMT4" ShapeID="_x0000_i1643" DrawAspect="Content" ObjectID="_1689704716" r:id="rId1153"/>
        </w:object>
      </w:r>
      <w:r w:rsidRPr="00321E2D">
        <w:rPr>
          <w:rFonts w:ascii="Chu Van An" w:hAnsi="Chu Van An" w:cs="Chu Van An"/>
          <w:b/>
          <w:sz w:val="24"/>
          <w:szCs w:val="24"/>
          <w:lang w:val="pl-PL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l-PL"/>
        </w:rPr>
        <w:tab/>
      </w:r>
      <w:r w:rsidRPr="00321E2D">
        <w:rPr>
          <w:rFonts w:ascii="Chu Van An" w:hAnsi="Chu Van An" w:cs="Chu Van An"/>
          <w:b/>
          <w:color w:val="0000FF"/>
          <w:sz w:val="24"/>
          <w:szCs w:val="24"/>
          <w:u w:val="single"/>
          <w:lang w:val="pl-PL"/>
        </w:rPr>
        <w:t>D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l-PL"/>
        </w:rPr>
        <w:t xml:space="preserve">. </w:t>
      </w:r>
      <w:r w:rsidRPr="00321E2D">
        <w:rPr>
          <w:rFonts w:ascii="Chu Van An" w:eastAsia="Times New Roman" w:hAnsi="Chu Van An" w:cs="Chu Van An"/>
          <w:b/>
          <w:position w:val="-4"/>
          <w:sz w:val="24"/>
          <w:szCs w:val="24"/>
          <w:lang w:val="pl-PL"/>
        </w:rPr>
        <w:object w:dxaOrig="255" w:dyaOrig="255" w14:anchorId="3B7D9909">
          <v:shape id="_x0000_i1644" type="#_x0000_t75" style="width:12.55pt;height:12.55pt" o:ole="">
            <v:imagedata r:id="rId1154" o:title=""/>
          </v:shape>
          <o:OLEObject Type="Embed" ProgID="Equation.DSMT4" ShapeID="_x0000_i1644" DrawAspect="Content" ObjectID="_1689704717" r:id="rId1155"/>
        </w:object>
      </w:r>
      <w:r w:rsidRPr="00321E2D">
        <w:rPr>
          <w:rFonts w:ascii="Chu Van An" w:hAnsi="Chu Van An" w:cs="Chu Van An"/>
          <w:b/>
          <w:sz w:val="24"/>
          <w:szCs w:val="24"/>
          <w:lang w:val="pl-PL"/>
        </w:rPr>
        <w:t>.</w:t>
      </w:r>
    </w:p>
    <w:p w14:paraId="7E8DD4F6" w14:textId="77777777" w:rsidR="007E1B31" w:rsidRPr="00321E2D" w:rsidRDefault="007E1B31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pl-PL"/>
        </w:rPr>
      </w:pPr>
      <w:r w:rsidRPr="00321E2D">
        <w:rPr>
          <w:rFonts w:ascii="Chu Van An" w:hAnsi="Chu Van An" w:cs="Chu Van An"/>
          <w:b/>
          <w:color w:val="800080"/>
          <w:sz w:val="24"/>
          <w:szCs w:val="24"/>
          <w:lang w:val="pl-PL"/>
        </w:rPr>
        <w:t>Lời giải</w:t>
      </w:r>
    </w:p>
    <w:p w14:paraId="222FD223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pl-PL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pl-PL"/>
        </w:rPr>
        <w:t>Chọn D</w:t>
      </w:r>
    </w:p>
    <w:p w14:paraId="1F9D4A6E" w14:textId="77777777" w:rsidR="007E1B31" w:rsidRPr="00321E2D" w:rsidRDefault="007E1B31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pl-PL"/>
        </w:rPr>
      </w:pPr>
      <w:r w:rsidRPr="00321E2D">
        <w:rPr>
          <w:rFonts w:ascii="Chu Van An" w:hAnsi="Chu Van An" w:cs="Chu Van An"/>
          <w:sz w:val="24"/>
          <w:szCs w:val="24"/>
          <w:lang w:val="pl-PL"/>
        </w:rPr>
        <w:t xml:space="preserve">Ta có </w:t>
      </w:r>
      <w:r w:rsidRPr="00321E2D">
        <w:rPr>
          <w:rFonts w:ascii="Chu Van An" w:eastAsia="Times New Roman" w:hAnsi="Chu Van An" w:cs="Chu Van An"/>
          <w:position w:val="-26"/>
          <w:sz w:val="24"/>
          <w:szCs w:val="24"/>
          <w:lang w:val="pl-PL"/>
        </w:rPr>
        <w:object w:dxaOrig="5325" w:dyaOrig="915" w14:anchorId="5C64AFD5">
          <v:shape id="_x0000_i1645" type="#_x0000_t75" style="width:266.25pt;height:45.2pt" o:ole="">
            <v:imagedata r:id="rId1156" o:title=""/>
          </v:shape>
          <o:OLEObject Type="Embed" ProgID="Equation.DSMT4" ShapeID="_x0000_i1645" DrawAspect="Content" ObjectID="_1689704718" r:id="rId1157"/>
        </w:object>
      </w:r>
    </w:p>
    <w:p w14:paraId="703D1CE6" w14:textId="77777777" w:rsidR="007E1B31" w:rsidRPr="00321E2D" w:rsidRDefault="007E1B31" w:rsidP="00321E2D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lang w:val="pl-PL"/>
        </w:rPr>
        <w:t xml:space="preserve">Dấu bằng xảy ra khi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pl-PL"/>
        </w:rPr>
        <w:object w:dxaOrig="2535" w:dyaOrig="900" w14:anchorId="1DBA55BF">
          <v:shape id="_x0000_i1646" type="#_x0000_t75" style="width:127.25pt;height:45.2pt" o:ole="">
            <v:imagedata r:id="rId1158" o:title=""/>
          </v:shape>
          <o:OLEObject Type="Embed" ProgID="Equation.DSMT4" ShapeID="_x0000_i1646" DrawAspect="Content" ObjectID="_1689704719" r:id="rId1159"/>
        </w:object>
      </w:r>
      <w:r w:rsidRPr="00321E2D">
        <w:rPr>
          <w:rFonts w:ascii="Chu Van An" w:hAnsi="Chu Van An" w:cs="Chu Van An"/>
          <w:sz w:val="24"/>
          <w:szCs w:val="24"/>
          <w:lang w:val="pl-PL"/>
        </w:rPr>
        <w:t xml:space="preserve"> (thỏa)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pl-PL"/>
        </w:rPr>
        <w:object w:dxaOrig="1455" w:dyaOrig="315" w14:anchorId="10785249">
          <v:shape id="_x0000_i1647" type="#_x0000_t75" style="width:72.85pt;height:15.9pt" o:ole="">
            <v:imagedata r:id="rId1160" o:title=""/>
          </v:shape>
          <o:OLEObject Type="Embed" ProgID="Equation.DSMT4" ShapeID="_x0000_i1647" DrawAspect="Content" ObjectID="_1689704720" r:id="rId1161"/>
        </w:object>
      </w:r>
      <w:r w:rsidRPr="00321E2D">
        <w:rPr>
          <w:rFonts w:ascii="Chu Van An" w:hAnsi="Chu Van An" w:cs="Chu Van An"/>
          <w:sz w:val="24"/>
          <w:szCs w:val="24"/>
          <w:lang w:val="pl-PL"/>
        </w:rPr>
        <w:t xml:space="preserve">. Vậy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pl-PL"/>
        </w:rPr>
        <w:object w:dxaOrig="960" w:dyaOrig="285" w14:anchorId="72F98273">
          <v:shape id="_x0000_i1648" type="#_x0000_t75" style="width:47.7pt;height:14.25pt" o:ole="">
            <v:imagedata r:id="rId1162" o:title=""/>
          </v:shape>
          <o:OLEObject Type="Embed" ProgID="Equation.DSMT4" ShapeID="_x0000_i1648" DrawAspect="Content" ObjectID="_1689704721" r:id="rId1163"/>
        </w:object>
      </w:r>
      <w:r w:rsidRPr="00321E2D">
        <w:rPr>
          <w:rFonts w:ascii="Chu Van An" w:hAnsi="Chu Van An" w:cs="Chu Van An"/>
          <w:sz w:val="24"/>
          <w:szCs w:val="24"/>
          <w:lang w:val="pl-PL"/>
        </w:rPr>
        <w:t>.</w:t>
      </w:r>
    </w:p>
    <w:p w14:paraId="7973DD5C" w14:textId="77777777" w:rsidR="00AA63DD" w:rsidRPr="00321E2D" w:rsidRDefault="00AA63DD" w:rsidP="00EE4BA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F30B656" wp14:editId="70795C35">
                <wp:extent cx="6547104" cy="1311215"/>
                <wp:effectExtent l="0" t="0" r="25400" b="22860"/>
                <wp:docPr id="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11215"/>
                          <a:chOff x="34611" y="-52043"/>
                          <a:chExt cx="6547104" cy="1309653"/>
                        </a:xfrm>
                      </wpg:grpSpPr>
                      <wps:wsp>
                        <wps:cNvPr id="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207"/>
                            <a:ext cx="6547104" cy="97940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3A0CE5" w14:textId="77777777" w:rsidR="00AA63DD" w:rsidRPr="00AA63DD" w:rsidRDefault="00AA63DD" w:rsidP="00AA63DD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C0D65E9" w14:textId="025ED873" w:rsidR="00AA63DD" w:rsidRDefault="00AA63DD" w:rsidP="00A5024E">
                              <w:pPr>
                                <w:ind w:left="426" w:right="-79" w:hanging="153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AA63DD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AA63D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AA63D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0BA2611D" w14:textId="5378137D" w:rsidR="00A5024E" w:rsidRPr="00CF176D" w:rsidRDefault="00A5024E" w:rsidP="00A5024E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ind w:right="-79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F176D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tính chất của bất đẳng thức.</w:t>
                              </w:r>
                            </w:p>
                            <w:p w14:paraId="05DEADD2" w14:textId="4B4C2016" w:rsidR="00AA63DD" w:rsidRPr="00AA63DD" w:rsidRDefault="00AA63DD" w:rsidP="00AA63DD">
                              <w:pPr>
                                <w:ind w:right="-79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36" name="Group 2124573036"/>
                        <wpg:cNvGrpSpPr/>
                        <wpg:grpSpPr>
                          <a:xfrm>
                            <a:off x="150812" y="-52043"/>
                            <a:ext cx="4870469" cy="537818"/>
                            <a:chOff x="150812" y="-52043"/>
                            <a:chExt cx="4870759" cy="537818"/>
                          </a:xfrm>
                        </wpg:grpSpPr>
                        <wpg:grpSp>
                          <wpg:cNvPr id="2124573037" name="Group 2124573037"/>
                          <wpg:cNvGrpSpPr/>
                          <wpg:grpSpPr>
                            <a:xfrm>
                              <a:off x="150812" y="0"/>
                              <a:ext cx="4870759" cy="485775"/>
                              <a:chOff x="150812" y="0"/>
                              <a:chExt cx="4870759" cy="485775"/>
                            </a:xfrm>
                          </wpg:grpSpPr>
                          <wpg:grpSp>
                            <wpg:cNvPr id="2124573041" name="Group 2124573041"/>
                            <wpg:cNvGrpSpPr/>
                            <wpg:grpSpPr>
                              <a:xfrm>
                                <a:off x="184100" y="0"/>
                                <a:ext cx="4837471" cy="485775"/>
                                <a:chOff x="184100" y="0"/>
                                <a:chExt cx="4837471" cy="485775"/>
                              </a:xfrm>
                            </wpg:grpSpPr>
                            <wps:wsp>
                              <wps:cNvPr id="2124573051" name="Rectangle: Single Corner Snipped 2124573051"/>
                              <wps:cNvSpPr/>
                              <wps:spPr>
                                <a:xfrm>
                                  <a:off x="184100" y="38050"/>
                                  <a:ext cx="483747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52" name="Group 2124573052"/>
                              <wpg:cNvGrpSpPr/>
                              <wpg:grpSpPr>
                                <a:xfrm>
                                  <a:off x="1502180" y="0"/>
                                  <a:ext cx="3327993" cy="485775"/>
                                  <a:chOff x="1502180" y="0"/>
                                  <a:chExt cx="3327993" cy="485775"/>
                                </a:xfrm>
                              </wpg:grpSpPr>
                              <wpg:grpSp>
                                <wpg:cNvPr id="2124573053" name="Group 2124573053"/>
                                <wpg:cNvGrpSpPr/>
                                <wpg:grpSpPr>
                                  <a:xfrm>
                                    <a:off x="1611714" y="63185"/>
                                    <a:ext cx="3218459" cy="410772"/>
                                    <a:chOff x="1611714" y="63185"/>
                                    <a:chExt cx="3218459" cy="410772"/>
                                  </a:xfrm>
                                </wpg:grpSpPr>
                                <wps:wsp>
                                  <wps:cNvPr id="2124573054" name="Arrow: Chevron 2124573054"/>
                                  <wps:cNvSpPr/>
                                  <wps:spPr>
                                    <a:xfrm>
                                      <a:off x="1760855" y="63185"/>
                                      <a:ext cx="3069318" cy="32632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1B777847" w14:textId="1D8AF765" w:rsidR="00AA63DD" w:rsidRPr="00B36224" w:rsidRDefault="00A5024E" w:rsidP="00AA63DD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i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GTLN – GTNN của biểu thức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55" name="Group 212457305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25" name="Freeform: Shape 22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2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14DF32A" w14:textId="77777777" w:rsidR="00AA63DD" w:rsidRDefault="00AA63DD" w:rsidP="00AA63DD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27" name="Group 22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28" name="Freeform: Shape 22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29" name="Flowchart: Terminator 22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30" name="Flowchart: Direct Access Storage 230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231" name="Group 231"/>
                          <wpg:cNvGrpSpPr/>
                          <wpg:grpSpPr>
                            <a:xfrm>
                              <a:off x="327030" y="-52043"/>
                              <a:ext cx="1214618" cy="528320"/>
                              <a:chOff x="327030" y="-52043"/>
                              <a:chExt cx="1214618" cy="528320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32" name="Flowchart: Preparation 232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233" name="TextBox 42"/>
                            <wps:cNvSpPr txBox="1"/>
                            <wps:spPr>
                              <a:xfrm>
                                <a:off x="410011" y="-5204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6767504" w14:textId="19601F2F" w:rsidR="00AA63DD" w:rsidRDefault="00AA63DD" w:rsidP="00AA63DD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A5024E">
                                    <w:rPr>
                                      <w:rFonts w:ascii="Yu Gothic UI" w:eastAsia="Yu Gothic UI" w:hAnsi="Yu Gothic UI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30B656" id="_x0000_s1147" style="width:515.5pt;height:103.25pt;mso-position-horizontal-relative:char;mso-position-vertical-relative:line" coordorigin="346,-520" coordsize="65471,130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">
                <v:shape id="Rectangle: Diagonal Corners Rounded 1" o:spid="_x0000_s1148" style="position:absolute;left:346;top:2782;width:65471;height:979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0419;6547104,970128;6532329,979403;112179,979403;0,908984;0,9275;14775,0" o:connectangles="0,0,0,0,0,0,0,0,0" textboxrect="0,0,6435090,1533525"/>
                  <v:textbox>
                    <w:txbxContent>
                      <w:p w14:paraId="163A0CE5" w14:textId="77777777" w:rsidR="00AA63DD" w:rsidRPr="00AA63DD" w:rsidRDefault="00AA63DD" w:rsidP="00AA63DD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C0D65E9" w14:textId="025ED873" w:rsidR="00AA63DD" w:rsidRDefault="00AA63DD" w:rsidP="00A5024E">
                        <w:pPr>
                          <w:ind w:left="426" w:right="-79" w:hanging="153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AA63DD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AA63DD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AA63D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0BA2611D" w14:textId="5378137D" w:rsidR="00A5024E" w:rsidRPr="00CF176D" w:rsidRDefault="00A5024E" w:rsidP="00A5024E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ind w:right="-79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CF176D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tính chất của bất đẳng thức.</w:t>
                        </w:r>
                      </w:p>
                      <w:p w14:paraId="05DEADD2" w14:textId="4B4C2016" w:rsidR="00AA63DD" w:rsidRPr="00AA63DD" w:rsidRDefault="00AA63DD" w:rsidP="00AA63DD">
                        <w:pPr>
                          <w:ind w:right="-79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</w:p>
                    </w:txbxContent>
                  </v:textbox>
                </v:shape>
                <v:group id="Group 2124573036" o:spid="_x0000_s1149" style="position:absolute;left:1508;top:-520;width:48704;height:5377" coordorigin="1508,-520" coordsize="48707,5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">
                  <v:group id="Group 2124573037" o:spid="_x0000_s1150" style="position:absolute;left:1508;width:48707;height:4857" coordorigin="1508" coordsize="4870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">
                    <v:group id="Group 2124573041" o:spid="_x0000_s1151" style="position:absolute;left:1841;width:48374;height:4857" coordorigin="1841" coordsize="4837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UWv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">
                      <v:shape id="Rectangle: Single Corner Snipped 2124573051" o:spid="_x0000_s1152" style="position:absolute;left:1841;top:380;width:48374;height:4476;visibility:visible;mso-wrap-style:square;v-text-anchor:middle" coordsize="483747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" path="m,l4682747,r154724,154724l4837471,447554,,447554,,xe" fillcolor="#f0def6" stroked="f" strokeweight="1.25pt">
                        <v:fill r:id="rId112" o:title="" color2="#fffff7" type="pattern"/>
                        <v:path arrowok="t" o:connecttype="custom" o:connectlocs="0,0;4682747,0;4837471,154724;4837471,447554;0,447554;0,0" o:connectangles="0,0,0,0,0,0"/>
                      </v:shape>
                      <v:group id="Group 2124573052" o:spid="_x0000_s1153" style="position:absolute;left:15021;width:33280;height:4857" coordorigin="15021" coordsize="332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">
                        <v:group id="Group 2124573053" o:spid="_x0000_s1154" style="position:absolute;left:16117;top:631;width:32184;height:4108" coordorigin="16117,631" coordsize="32184,4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">
                          <v:shape id="Arrow: Chevron 2124573054" o:spid="_x0000_s1155" type="#_x0000_t55" style="position:absolute;left:17608;top:631;width:30693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" adj="2110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B777847" w14:textId="1D8AF765" w:rsidR="00AA63DD" w:rsidRPr="00B36224" w:rsidRDefault="00A5024E" w:rsidP="00AA63DD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i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GTLN – GTNN của biểu thức</w:t>
                                  </w:r>
                                </w:p>
                              </w:txbxContent>
                            </v:textbox>
                          </v:shape>
                          <v:group id="Group 2124573055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">
                            <v:shape id="Freeform: Shape 225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" filled="f" stroked="f">
                              <v:textbox>
                                <w:txbxContent>
                                  <w:p w14:paraId="514DF32A" w14:textId="77777777" w:rsidR="00AA63DD" w:rsidRDefault="00AA63DD" w:rsidP="00AA63DD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27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        <v:shape id="Freeform: Shape 228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29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30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31" o:spid="_x0000_s1163" style="position:absolute;left:3270;top:-520;width:12146;height:5282" coordorigin="3270,-520" coordsize="12146,5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  <v:shape id="Flowchart: Preparation 232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4100;top:-520;width:11316;height:5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36767504" w14:textId="19601F2F" w:rsidR="00AA63DD" w:rsidRDefault="00AA63DD" w:rsidP="00AA63DD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A5024E">
                              <w:rPr>
                                <w:rFonts w:ascii="Yu Gothic UI" w:eastAsia="Yu Gothic UI" w:hAnsi="Yu Gothic UI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D001A7D" w14:textId="6A80D31B" w:rsidR="00AA63DD" w:rsidRPr="00321E2D" w:rsidRDefault="00AA63DD" w:rsidP="00321E2D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4FAC6DA" w14:textId="77777777" w:rsidR="009957E6" w:rsidRPr="00321E2D" w:rsidRDefault="009957E6" w:rsidP="00321E2D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color w:val="000000"/>
          <w:sz w:val="24"/>
          <w:szCs w:val="24"/>
          <w:shd w:val="clear" w:color="auto" w:fill="FFFFFF"/>
        </w:rPr>
        <w:t xml:space="preserve">Giá trị lớn nhất của hàm số </w:t>
      </w:r>
      <w:r w:rsidRPr="00321E2D">
        <w:rPr>
          <w:rFonts w:ascii="Chu Van An" w:eastAsia="Times New Roman" w:hAnsi="Chu Van An" w:cs="Chu Van An"/>
          <w:color w:val="000000"/>
          <w:position w:val="-14"/>
          <w:sz w:val="24"/>
          <w:szCs w:val="24"/>
          <w:shd w:val="clear" w:color="auto" w:fill="FFFFFF"/>
        </w:rPr>
        <w:object w:dxaOrig="1710" w:dyaOrig="405" w14:anchorId="5D1CC32E">
          <v:shape id="_x0000_i1649" type="#_x0000_t75" style="width:85.4pt;height:20.1pt" o:ole="">
            <v:imagedata r:id="rId1164" o:title=""/>
          </v:shape>
          <o:OLEObject Type="Embed" ProgID="Equation.DSMT4" ShapeID="_x0000_i1649" DrawAspect="Content" ObjectID="_1689704722" r:id="rId1165"/>
        </w:object>
      </w:r>
      <w:r w:rsidRPr="00321E2D">
        <w:rPr>
          <w:rFonts w:ascii="Chu Van An" w:hAnsi="Chu Van An" w:cs="Chu Van An"/>
          <w:color w:val="000000"/>
          <w:sz w:val="24"/>
          <w:szCs w:val="24"/>
          <w:shd w:val="clear" w:color="auto" w:fill="FFFFFF"/>
        </w:rPr>
        <w:t xml:space="preserve"> trên đoạn </w:t>
      </w:r>
      <w:r w:rsidRPr="00321E2D">
        <w:rPr>
          <w:rFonts w:ascii="Chu Van An" w:eastAsia="Times New Roman" w:hAnsi="Chu Van An" w:cs="Chu Van An"/>
          <w:color w:val="000000"/>
          <w:position w:val="-14"/>
          <w:sz w:val="24"/>
          <w:szCs w:val="24"/>
          <w:shd w:val="clear" w:color="auto" w:fill="FFFFFF"/>
        </w:rPr>
        <w:object w:dxaOrig="540" w:dyaOrig="405" w14:anchorId="337897CD">
          <v:shape id="_x0000_i1650" type="#_x0000_t75" style="width:26.8pt;height:20.1pt" o:ole="">
            <v:imagedata r:id="rId1166" o:title=""/>
          </v:shape>
          <o:OLEObject Type="Embed" ProgID="Equation.DSMT4" ShapeID="_x0000_i1650" DrawAspect="Content" ObjectID="_1689704723" r:id="rId1167"/>
        </w:object>
      </w:r>
      <w:r w:rsidRPr="00321E2D">
        <w:rPr>
          <w:rFonts w:ascii="Chu Van An" w:hAnsi="Chu Van An" w:cs="Chu Van An"/>
          <w:color w:val="000000"/>
          <w:sz w:val="24"/>
          <w:szCs w:val="24"/>
          <w:shd w:val="clear" w:color="auto" w:fill="FFFFFF"/>
        </w:rPr>
        <w:t xml:space="preserve"> là</w:t>
      </w:r>
    </w:p>
    <w:p w14:paraId="63AB62D9" w14:textId="77777777" w:rsidR="009957E6" w:rsidRPr="00321E2D" w:rsidRDefault="009957E6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4645004">
          <v:shape id="_x0000_i1651" type="#_x0000_t75" style="width:9.2pt;height:14.25pt" o:ole="">
            <v:imagedata r:id="rId1168" o:title=""/>
          </v:shape>
          <o:OLEObject Type="Embed" ProgID="Equation.DSMT4" ShapeID="_x0000_i1651" DrawAspect="Content" ObjectID="_1689704724" r:id="rId1169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75E7A4E">
          <v:shape id="_x0000_i1652" type="#_x0000_t75" style="width:9.2pt;height:14.25pt" o:ole="">
            <v:imagedata r:id="rId1170" o:title=""/>
          </v:shape>
          <o:OLEObject Type="Embed" ProgID="Equation.DSMT4" ShapeID="_x0000_i1652" DrawAspect="Content" ObjectID="_1689704725" r:id="rId1171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4E86B570">
          <v:shape id="_x0000_i1653" type="#_x0000_t75" style="width:9.2pt;height:14.25pt" o:ole="">
            <v:imagedata r:id="rId1172" o:title=""/>
          </v:shape>
          <o:OLEObject Type="Embed" ProgID="Equation.DSMT4" ShapeID="_x0000_i1653" DrawAspect="Content" ObjectID="_1689704726" r:id="rId1173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0EB5EE2">
          <v:shape id="_x0000_i1654" type="#_x0000_t75" style="width:9.2pt;height:13.4pt" o:ole="">
            <v:imagedata r:id="rId1174" o:title=""/>
          </v:shape>
          <o:OLEObject Type="Embed" ProgID="Equation.DSMT4" ShapeID="_x0000_i1654" DrawAspect="Content" ObjectID="_1689704727" r:id="rId1175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0FC0DE0" w14:textId="77777777" w:rsidR="009957E6" w:rsidRPr="00321E2D" w:rsidRDefault="009957E6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0AD2B8F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2E6CD6FB" w14:textId="77777777" w:rsidR="009957E6" w:rsidRPr="00321E2D" w:rsidRDefault="009957E6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5610" w:dyaOrig="990" w14:anchorId="00A3CBBD">
          <v:shape id="_x0000_i1655" type="#_x0000_t75" style="width:280.45pt;height:49.4pt" o:ole="">
            <v:imagedata r:id="rId1176" o:title=""/>
          </v:shape>
          <o:OLEObject Type="Embed" ProgID="Equation.DSMT4" ShapeID="_x0000_i1655" DrawAspect="Content" ObjectID="_1689704728" r:id="rId117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mọi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26CBB7A7">
          <v:shape id="_x0000_i1656" type="#_x0000_t75" style="width:44.35pt;height:20.1pt" o:ole="">
            <v:imagedata r:id="rId1178" o:title=""/>
          </v:shape>
          <o:OLEObject Type="Embed" ProgID="Equation.DSMT4" ShapeID="_x0000_i1656" DrawAspect="Content" ObjectID="_1689704729" r:id="rId117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0802058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465" w:dyaOrig="270" w14:anchorId="705138AA">
          <v:shape id="_x0000_i1657" type="#_x0000_t75" style="width:23.45pt;height:13.4pt" o:ole="">
            <v:imagedata r:id="rId1180" o:title=""/>
          </v:shape>
          <o:OLEObject Type="Embed" ProgID="Equation.DSMT4" ShapeID="_x0000_i1657" DrawAspect="Content" ObjectID="_1689704730" r:id="rId118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xảy ra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085" w:dyaOrig="630" w14:anchorId="76F7C389">
          <v:shape id="_x0000_i1658" type="#_x0000_t75" style="width:103.8pt;height:31pt" o:ole="">
            <v:imagedata r:id="rId1182" o:title=""/>
          </v:shape>
          <o:OLEObject Type="Embed" ProgID="Equation.DSMT4" ShapeID="_x0000_i1658" DrawAspect="Content" ObjectID="_1689704731" r:id="rId118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E659C8B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395" w:dyaOrig="510" w14:anchorId="1A15450D">
          <v:shape id="_x0000_i1659" type="#_x0000_t75" style="width:70.35pt;height:25.95pt" o:ole="">
            <v:imagedata r:id="rId1184" o:title=""/>
          </v:shape>
          <o:OLEObject Type="Embed" ProgID="Equation.DSMT4" ShapeID="_x0000_i1659" DrawAspect="Content" ObjectID="_1689704732" r:id="rId118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3D06B4F3">
          <v:shape id="_x0000_i1660" type="#_x0000_t75" style="width:27.65pt;height:14.25pt" o:ole="">
            <v:imagedata r:id="rId1186" o:title=""/>
          </v:shape>
          <o:OLEObject Type="Embed" ProgID="Equation.DSMT4" ShapeID="_x0000_i1660" DrawAspect="Content" ObjectID="_1689704733" r:id="rId118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B3372C3" w14:textId="77777777" w:rsidR="009957E6" w:rsidRPr="00321E2D" w:rsidRDefault="009957E6" w:rsidP="00321E2D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Giá trị nhỏ nhất của hàm số </w:t>
      </w:r>
      <w:r w:rsidRPr="00321E2D">
        <w:rPr>
          <w:rFonts w:ascii="Chu Van An" w:eastAsia="Calibri" w:hAnsi="Chu Van An" w:cs="Chu Van An"/>
          <w:position w:val="-24"/>
          <w:sz w:val="24"/>
          <w:szCs w:val="24"/>
        </w:rPr>
        <w:object w:dxaOrig="1500" w:dyaOrig="660" w14:anchorId="4558B514">
          <v:shape id="_x0000_i1661" type="#_x0000_t75" style="width:74.5pt;height:33.5pt" o:ole="">
            <v:imagedata r:id="rId1188" o:title=""/>
          </v:shape>
          <o:OLEObject Type="Embed" ProgID="Equation.DSMT4" ShapeID="_x0000_i1661" DrawAspect="Content" ObjectID="_1689704734" r:id="rId118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540" w:dyaOrig="255" w14:anchorId="7727A232">
          <v:shape id="_x0000_i1662" type="#_x0000_t75" style="width:26.8pt;height:12.55pt" o:ole="">
            <v:imagedata r:id="rId1190" o:title=""/>
          </v:shape>
          <o:OLEObject Type="Embed" ProgID="Equation.DSMT4" ShapeID="_x0000_i1662" DrawAspect="Content" ObjectID="_1689704735" r:id="rId119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</w:t>
      </w:r>
    </w:p>
    <w:p w14:paraId="0FC67CD5" w14:textId="77777777" w:rsidR="009957E6" w:rsidRPr="00321E2D" w:rsidRDefault="009957E6" w:rsidP="00321E2D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360" w:dyaOrig="375" w14:anchorId="46864183">
          <v:shape id="_x0000_i1663" type="#_x0000_t75" style="width:18.4pt;height:19.25pt" o:ole="">
            <v:imagedata r:id="rId1192" o:title=""/>
          </v:shape>
          <o:OLEObject Type="Embed" ProgID="Equation.DSMT4" ShapeID="_x0000_i1663" DrawAspect="Content" ObjectID="_1689704736" r:id="rId119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80" w:dyaOrig="375" w14:anchorId="278C276B">
          <v:shape id="_x0000_i1664" type="#_x0000_t75" style="width:23.45pt;height:19.25pt" o:ole="">
            <v:imagedata r:id="rId1194" o:title=""/>
          </v:shape>
          <o:OLEObject Type="Embed" ProgID="Equation.DSMT4" ShapeID="_x0000_i1664" DrawAspect="Content" ObjectID="_1689704737" r:id="rId119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80" w:dyaOrig="375" w14:anchorId="46D0EBC4">
          <v:shape id="_x0000_i1665" type="#_x0000_t75" style="width:23.45pt;height:19.25pt" o:ole="">
            <v:imagedata r:id="rId1196" o:title=""/>
          </v:shape>
          <o:OLEObject Type="Embed" ProgID="Equation.DSMT4" ShapeID="_x0000_i1665" DrawAspect="Content" ObjectID="_1689704738" r:id="rId119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95" w:dyaOrig="375" w14:anchorId="57F1AB5F">
          <v:shape id="_x0000_i1666" type="#_x0000_t75" style="width:24.3pt;height:19.25pt" o:ole="">
            <v:imagedata r:id="rId1198" o:title=""/>
          </v:shape>
          <o:OLEObject Type="Embed" ProgID="Equation.DSMT4" ShapeID="_x0000_i1666" DrawAspect="Content" ObjectID="_1689704739" r:id="rId119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CAFB0A0" w14:textId="77777777" w:rsidR="009957E6" w:rsidRPr="00321E2D" w:rsidRDefault="009957E6" w:rsidP="00321E2D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color w:val="000099"/>
          <w:sz w:val="24"/>
          <w:szCs w:val="24"/>
        </w:rPr>
      </w:pPr>
      <w:r w:rsidRPr="00321E2D">
        <w:rPr>
          <w:rFonts w:ascii="Chu Van An" w:hAnsi="Chu Van An" w:cs="Chu Van An"/>
          <w:b/>
          <w:color w:val="000099"/>
          <w:sz w:val="24"/>
          <w:szCs w:val="24"/>
        </w:rPr>
        <w:t>Lời giải</w:t>
      </w:r>
    </w:p>
    <w:p w14:paraId="0B17BB47" w14:textId="77777777" w:rsidR="009957E6" w:rsidRPr="00321E2D" w:rsidRDefault="009957E6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Chọn B</w:t>
      </w:r>
    </w:p>
    <w:p w14:paraId="28783B68" w14:textId="77777777" w:rsidR="009957E6" w:rsidRPr="00321E2D" w:rsidRDefault="009957E6" w:rsidP="00321E2D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99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Theo bất đẳng thức Côsi ta có </w:t>
      </w:r>
      <w:r w:rsidRPr="00321E2D">
        <w:rPr>
          <w:rFonts w:ascii="Chu Van An" w:eastAsia="Calibri" w:hAnsi="Chu Van An" w:cs="Chu Van An"/>
          <w:position w:val="-24"/>
          <w:sz w:val="24"/>
          <w:szCs w:val="24"/>
        </w:rPr>
        <w:object w:dxaOrig="1500" w:dyaOrig="660" w14:anchorId="6D484E4D">
          <v:shape id="_x0000_i1667" type="#_x0000_t75" style="width:74.5pt;height:33.5pt" o:ole="">
            <v:imagedata r:id="rId1200" o:title=""/>
          </v:shape>
          <o:OLEObject Type="Embed" ProgID="Equation.DSMT4" ShapeID="_x0000_i1667" DrawAspect="Content" ObjectID="_1689704740" r:id="rId120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suy ra giá trị nhỏ nhất của </w:t>
      </w:r>
      <w:r w:rsidRPr="00321E2D">
        <w:rPr>
          <w:rFonts w:ascii="Chu Van An" w:eastAsia="Calibri" w:hAnsi="Chu Van An" w:cs="Chu Van An"/>
          <w:position w:val="-10"/>
          <w:sz w:val="24"/>
          <w:szCs w:val="24"/>
        </w:rPr>
        <w:object w:dxaOrig="480" w:dyaOrig="315" w14:anchorId="09F0C44E">
          <v:shape id="_x0000_i1668" type="#_x0000_t75" style="width:23.45pt;height:15.9pt" o:ole="">
            <v:imagedata r:id="rId1202" o:title=""/>
          </v:shape>
          <o:OLEObject Type="Embed" ProgID="Equation.DSMT4" ShapeID="_x0000_i1668" DrawAspect="Content" ObjectID="_1689704741" r:id="rId120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bằng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480" w:dyaOrig="375" w14:anchorId="74A7A033">
          <v:shape id="_x0000_i1669" type="#_x0000_t75" style="width:23.45pt;height:19.25pt" o:ole="">
            <v:imagedata r:id="rId1204" o:title=""/>
          </v:shape>
          <o:OLEObject Type="Embed" ProgID="Equation.DSMT4" ShapeID="_x0000_i1669" DrawAspect="Content" ObjectID="_1689704742" r:id="rId120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78BC97E" w14:textId="77777777" w:rsidR="009957E6" w:rsidRPr="00321E2D" w:rsidRDefault="009957E6" w:rsidP="00321E2D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Giá trị lớn nhất của biểu thức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280" w:dyaOrig="390" w14:anchorId="5DB9C9C0">
          <v:shape id="_x0000_i1670" type="#_x0000_t75" style="width:113.85pt;height:20.1pt" o:ole="">
            <v:imagedata r:id="rId1206" o:title=""/>
          </v:shape>
          <o:OLEObject Type="Embed" ProgID="Equation.DSMT4" ShapeID="_x0000_i1670" DrawAspect="Content" ObjectID="_1689704743" r:id="rId1207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065" w:dyaOrig="285" w14:anchorId="3B7DA317">
          <v:shape id="_x0000_i1671" type="#_x0000_t75" style="width:52.75pt;height:14.25pt" o:ole="">
            <v:imagedata r:id="rId1208" o:title=""/>
          </v:shape>
          <o:OLEObject Type="Embed" ProgID="Equation.DSMT4" ShapeID="_x0000_i1671" DrawAspect="Content" ObjectID="_1689704744" r:id="rId1209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38BDAFE7" w14:textId="77777777" w:rsidR="009957E6" w:rsidRPr="00321E2D" w:rsidRDefault="009957E6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321E2D">
        <w:rPr>
          <w:rFonts w:ascii="Chu Van An" w:hAnsi="Chu Van An" w:cs="Chu Van An"/>
          <w:sz w:val="24"/>
          <w:szCs w:val="24"/>
          <w:lang w:val="vi-VN"/>
        </w:rPr>
        <w:t>1</w: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21E2D">
        <w:rPr>
          <w:rFonts w:ascii="Chu Van An" w:hAnsi="Chu Van An" w:cs="Chu Van An"/>
          <w:sz w:val="24"/>
          <w:szCs w:val="24"/>
          <w:lang w:val="vi-VN"/>
        </w:rPr>
        <w:t>0</w: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21E2D">
        <w:rPr>
          <w:rFonts w:ascii="Chu Van An" w:hAnsi="Chu Van An" w:cs="Chu Van An"/>
          <w:sz w:val="24"/>
          <w:szCs w:val="24"/>
          <w:lang w:val="vi-VN"/>
        </w:rPr>
        <w:t>64</w: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321E2D">
        <w:rPr>
          <w:rFonts w:ascii="Chu Van An" w:hAnsi="Chu Van An" w:cs="Chu Van An"/>
          <w:sz w:val="24"/>
          <w:szCs w:val="24"/>
          <w:lang w:val="vi-VN"/>
        </w:rPr>
        <w:t>32</w: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012158C" w14:textId="77777777" w:rsidR="009957E6" w:rsidRPr="00321E2D" w:rsidRDefault="009957E6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30D17387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>D.</w:t>
      </w:r>
    </w:p>
    <w:p w14:paraId="6E49C972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Đặt :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005" w:dyaOrig="390" w14:anchorId="5DE6891D">
          <v:shape id="_x0000_i1672" type="#_x0000_t75" style="width:200.1pt;height:20.1pt" o:ole="">
            <v:imagedata r:id="rId1210" o:title=""/>
          </v:shape>
          <o:OLEObject Type="Embed" ProgID="Equation.DSMT4" ShapeID="_x0000_i1672" DrawAspect="Content" ObjectID="_1689704745" r:id="rId1211"/>
        </w:object>
      </w:r>
      <w:r w:rsidRPr="00321E2D">
        <w:rPr>
          <w:rFonts w:ascii="Chu Van An" w:eastAsia="Times New Roman" w:hAnsi="Chu Van An" w:cs="Chu Van An"/>
          <w:position w:val="-40"/>
          <w:sz w:val="24"/>
          <w:szCs w:val="24"/>
          <w:lang w:val="fr-FR"/>
        </w:rPr>
        <w:object w:dxaOrig="150" w:dyaOrig="990" w14:anchorId="7026FC9E">
          <v:shape id="_x0000_i1673" type="#_x0000_t75" style="width:7.55pt;height:49.4pt" o:ole="">
            <v:imagedata r:id="rId1212" o:title=""/>
          </v:shape>
          <o:OLEObject Type="Embed" ProgID="Equation.DSMT4" ShapeID="_x0000_i1673" DrawAspect="Content" ObjectID="_1689704746" r:id="rId1213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1FC21E97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Theo bất đẳng thức Cosi có :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3735" w:dyaOrig="675" w14:anchorId="22B6267F">
          <v:shape id="_x0000_i1674" type="#_x0000_t75" style="width:186.7pt;height:34.35pt" o:ole="">
            <v:imagedata r:id="rId1214" o:title=""/>
          </v:shape>
          <o:OLEObject Type="Embed" ProgID="Equation.DSMT4" ShapeID="_x0000_i1674" DrawAspect="Content" ObjectID="_1689704747" r:id="rId121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51C4A37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3435" w:dyaOrig="390" w14:anchorId="40EF9B98">
          <v:shape id="_x0000_i1675" type="#_x0000_t75" style="width:171.65pt;height:20.1pt" o:ole="">
            <v:imagedata r:id="rId1216" o:title=""/>
          </v:shape>
          <o:OLEObject Type="Embed" ProgID="Equation.DSMT4" ShapeID="_x0000_i1675" DrawAspect="Content" ObjectID="_1689704748" r:id="rId1217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59580522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1470" w:dyaOrig="525" w14:anchorId="4330FEAB">
          <v:shape id="_x0000_i1676" type="#_x0000_t75" style="width:73.65pt;height:26.8pt" o:ole="">
            <v:imagedata r:id="rId1218" o:title=""/>
          </v:shape>
          <o:OLEObject Type="Embed" ProgID="Equation.DSMT4" ShapeID="_x0000_i1676" DrawAspect="Content" ObjectID="_1689704749" r:id="rId1219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khi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940" w:dyaOrig="390" w14:anchorId="49A6C7E7">
          <v:shape id="_x0000_i1677" type="#_x0000_t75" style="width:146.5pt;height:20.1pt" o:ole="">
            <v:imagedata r:id="rId1220" o:title=""/>
          </v:shape>
          <o:OLEObject Type="Embed" ProgID="Equation.DSMT4" ShapeID="_x0000_i1677" DrawAspect="Content" ObjectID="_1689704750" r:id="rId1221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suy ra đáp án</w:t>
      </w:r>
    </w:p>
    <w:p w14:paraId="20C9CB96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i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i/>
          <w:color w:val="0000FF"/>
          <w:sz w:val="24"/>
          <w:szCs w:val="24"/>
          <w:lang w:val="fr-FR"/>
        </w:rPr>
        <w:t xml:space="preserve">Chú ý : Có thể dùng phương pháp hàm số, lập bảng biến thiên trên </w:t>
      </w:r>
      <w:r w:rsidRPr="00321E2D">
        <w:rPr>
          <w:rFonts w:ascii="Chu Van An" w:eastAsia="Times New Roman" w:hAnsi="Chu Van An" w:cs="Chu Van An"/>
          <w:i/>
          <w:color w:val="0000FF"/>
          <w:position w:val="-14"/>
          <w:sz w:val="24"/>
          <w:szCs w:val="24"/>
          <w:lang w:val="fr-FR"/>
        </w:rPr>
        <w:object w:dxaOrig="705" w:dyaOrig="405" w14:anchorId="1E4FC455">
          <v:shape id="_x0000_i1678" type="#_x0000_t75" style="width:35.15pt;height:20.1pt" o:ole="">
            <v:imagedata r:id="rId1222" o:title=""/>
          </v:shape>
          <o:OLEObject Type="Embed" ProgID="Equation.DSMT4" ShapeID="_x0000_i1678" DrawAspect="Content" ObjectID="_1689704751" r:id="rId1223"/>
        </w:object>
      </w:r>
      <w:r w:rsidRPr="00321E2D">
        <w:rPr>
          <w:rFonts w:ascii="Chu Van An" w:hAnsi="Chu Van An" w:cs="Chu Van An"/>
          <w:i/>
          <w:color w:val="0000FF"/>
          <w:sz w:val="24"/>
          <w:szCs w:val="24"/>
          <w:lang w:val="fr-FR"/>
        </w:rPr>
        <w:t>.</w:t>
      </w:r>
    </w:p>
    <w:p w14:paraId="7893F1FC" w14:textId="77777777" w:rsidR="009957E6" w:rsidRPr="00321E2D" w:rsidRDefault="009957E6" w:rsidP="00321E2D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</w:rPr>
        <w:t xml:space="preserve">Tìm giá trị nhỏ nhất của biểu thức </w:t>
      </w:r>
      <w:r w:rsidRPr="00321E2D">
        <w:rPr>
          <w:rFonts w:ascii="Chu Van An" w:eastAsia="Times New Roman" w:hAnsi="Chu Van An" w:cs="Chu Van An"/>
          <w:position w:val="-18"/>
          <w:sz w:val="24"/>
          <w:szCs w:val="24"/>
        </w:rPr>
        <w:object w:dxaOrig="2310" w:dyaOrig="495" w14:anchorId="752BBB6E">
          <v:shape id="_x0000_i1679" type="#_x0000_t75" style="width:115.55pt;height:24.3pt" o:ole="">
            <v:imagedata r:id="rId1224" o:title=""/>
          </v:shape>
          <o:OLEObject Type="Embed" ProgID="Equation.DSMT4" ShapeID="_x0000_i1679" DrawAspect="Content" ObjectID="_1689704752" r:id="rId1225"/>
        </w:object>
      </w:r>
      <w:r w:rsidRPr="00321E2D">
        <w:rPr>
          <w:rFonts w:ascii="Chu Van An" w:hAnsi="Chu Van An" w:cs="Chu Van An"/>
          <w:sz w:val="24"/>
          <w:szCs w:val="24"/>
        </w:rPr>
        <w:t>:</w:t>
      </w:r>
    </w:p>
    <w:p w14:paraId="5EB74F19" w14:textId="77777777" w:rsidR="009957E6" w:rsidRPr="00321E2D" w:rsidRDefault="009957E6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210" w:dyaOrig="270" w14:anchorId="29C260E6">
          <v:shape id="_x0000_i1680" type="#_x0000_t75" style="width:10.05pt;height:13.4pt" o:ole="">
            <v:imagedata r:id="rId1226" o:title=""/>
          </v:shape>
          <o:OLEObject Type="Embed" ProgID="Equation.DSMT4" ShapeID="_x0000_i1680" DrawAspect="Content" ObjectID="_1689704753" r:id="rId1227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45" w14:anchorId="210C2DCD">
          <v:shape id="_x0000_i1681" type="#_x0000_t75" style="width:20.1pt;height:16.75pt" o:ole="">
            <v:imagedata r:id="rId1228" o:title=""/>
          </v:shape>
          <o:OLEObject Type="Embed" ProgID="Equation.DSMT4" ShapeID="_x0000_i1681" DrawAspect="Content" ObjectID="_1689704754" r:id="rId122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345" w14:anchorId="6B45C792">
          <v:shape id="_x0000_i1682" type="#_x0000_t75" style="width:35.15pt;height:16.75pt" o:ole="">
            <v:imagedata r:id="rId1230" o:title=""/>
          </v:shape>
          <o:OLEObject Type="Embed" ProgID="Equation.DSMT4" ShapeID="_x0000_i1682" DrawAspect="Content" ObjectID="_1689704755" r:id="rId1231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70" w14:anchorId="6F060B6C">
          <v:shape id="_x0000_i1683" type="#_x0000_t75" style="width:10.05pt;height:13.4pt" o:ole="">
            <v:imagedata r:id="rId1232" o:title=""/>
          </v:shape>
          <o:OLEObject Type="Embed" ProgID="Equation.DSMT4" ShapeID="_x0000_i1683" DrawAspect="Content" ObjectID="_1689704756" r:id="rId1233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9626A58" w14:textId="77777777" w:rsidR="009957E6" w:rsidRPr="00321E2D" w:rsidRDefault="009957E6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F9679E7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ACF54C8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Điều kiện</w:t>
      </w:r>
      <w:r w:rsidRPr="00321E2D">
        <w:rPr>
          <w:rFonts w:ascii="Chu Van An" w:hAnsi="Chu Van An" w:cs="Chu Van An"/>
          <w:b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16"/>
          <w:sz w:val="24"/>
          <w:szCs w:val="24"/>
        </w:rPr>
        <w:object w:dxaOrig="915" w:dyaOrig="435" w14:anchorId="55F110EA">
          <v:shape id="_x0000_i1684" type="#_x0000_t75" style="width:45.2pt;height:21.75pt" o:ole="">
            <v:imagedata r:id="rId1234" o:title=""/>
          </v:shape>
          <o:OLEObject Type="Embed" ProgID="Equation.DSMT4" ShapeID="_x0000_i1684" DrawAspect="Content" ObjectID="_1689704757" r:id="rId123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EF44989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36"/>
          <w:sz w:val="24"/>
          <w:szCs w:val="24"/>
        </w:rPr>
        <w:object w:dxaOrig="8040" w:dyaOrig="825" w14:anchorId="1C22C364">
          <v:shape id="_x0000_i1685" type="#_x0000_t75" style="width:401.85pt;height:41.85pt" o:ole="">
            <v:imagedata r:id="rId1236" o:title=""/>
          </v:shape>
          <o:OLEObject Type="Embed" ProgID="Equation.DSMT4" ShapeID="_x0000_i1685" DrawAspect="Content" ObjectID="_1689704758" r:id="rId1237"/>
        </w:object>
      </w:r>
    </w:p>
    <w:p w14:paraId="1CB5CE2F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Do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380" w:dyaOrig="255" w14:anchorId="7CAE99C2">
          <v:shape id="_x0000_i1686" type="#_x0000_t75" style="width:69.5pt;height:12.55pt" o:ole="">
            <v:imagedata r:id="rId1238" o:title=""/>
          </v:shape>
          <o:OLEObject Type="Embed" ProgID="Equation.DSMT4" ShapeID="_x0000_i1686" DrawAspect="Content" ObjectID="_1689704759" r:id="rId1239"/>
        </w:object>
      </w:r>
    </w:p>
    <w:p w14:paraId="05B3AA82" w14:textId="77777777" w:rsidR="009957E6" w:rsidRPr="00321E2D" w:rsidRDefault="009957E6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nl-NL"/>
        </w:rPr>
        <w:t xml:space="preserve">Vậy </w:t>
      </w:r>
      <w:r w:rsidRPr="00321E2D">
        <w:rPr>
          <w:rFonts w:ascii="Chu Van An" w:hAnsi="Chu Van An" w:cs="Chu Van An"/>
          <w:sz w:val="24"/>
          <w:szCs w:val="24"/>
        </w:rPr>
        <w:t xml:space="preserve">giá trị nhỏ nhất của biểu thức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265" w:dyaOrig="390" w14:anchorId="514D9DCA">
          <v:shape id="_x0000_i1687" type="#_x0000_t75" style="width:113.85pt;height:20.1pt" o:ole="">
            <v:imagedata r:id="rId1240" o:title=""/>
          </v:shape>
          <o:OLEObject Type="Embed" ProgID="Equation.DSMT4" ShapeID="_x0000_i1687" DrawAspect="Content" ObjectID="_1689704760" r:id="rId124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45" w14:anchorId="29AB2108">
          <v:shape id="_x0000_i1688" type="#_x0000_t75" style="width:20.1pt;height:16.75pt" o:ole="">
            <v:imagedata r:id="rId1228" o:title=""/>
          </v:shape>
          <o:OLEObject Type="Embed" ProgID="Equation.DSMT4" ShapeID="_x0000_i1688" DrawAspect="Content" ObjectID="_1689704761" r:id="rId124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55" w14:anchorId="251EF0CC">
          <v:shape id="_x0000_i1689" type="#_x0000_t75" style="width:26.8pt;height:12.55pt" o:ole="">
            <v:imagedata r:id="rId1243" o:title=""/>
          </v:shape>
          <o:OLEObject Type="Embed" ProgID="Equation.DSMT4" ShapeID="_x0000_i1689" DrawAspect="Content" ObjectID="_1689704762" r:id="rId124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hoặc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55" w14:anchorId="2F088120">
          <v:shape id="_x0000_i1690" type="#_x0000_t75" style="width:26.8pt;height:12.55pt" o:ole="">
            <v:imagedata r:id="rId1245" o:title=""/>
          </v:shape>
          <o:OLEObject Type="Embed" ProgID="Equation.DSMT4" ShapeID="_x0000_i1690" DrawAspect="Content" ObjectID="_1689704763" r:id="rId124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8A0F100" w14:textId="77777777" w:rsidR="009957E6" w:rsidRPr="00321E2D" w:rsidRDefault="009957E6" w:rsidP="00321E2D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140" w:dyaOrig="330" w14:anchorId="744E793F">
          <v:shape id="_x0000_i1691" type="#_x0000_t75" style="width:56.95pt;height:15.9pt" o:ole="">
            <v:imagedata r:id="rId1247" o:title=""/>
          </v:shape>
          <o:OLEObject Type="Embed" ProgID="Equation.DSMT4" ShapeID="_x0000_i1691" DrawAspect="Content" ObjectID="_1689704764" r:id="rId1248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870" w:dyaOrig="330" w14:anchorId="018E50D0">
          <v:shape id="_x0000_i1692" type="#_x0000_t75" style="width:43.55pt;height:15.9pt" o:ole="">
            <v:imagedata r:id="rId1249" o:title=""/>
          </v:shape>
          <o:OLEObject Type="Embed" ProgID="Equation.DSMT4" ShapeID="_x0000_i1692" DrawAspect="Content" ObjectID="_1689704765" r:id="rId125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. Tìm giá trị nhỏ nhất của biểu thức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2070" w:dyaOrig="720" w14:anchorId="4BBEF6D5">
          <v:shape id="_x0000_i1693" type="#_x0000_t75" style="width:103pt;height:36pt" o:ole="">
            <v:imagedata r:id="rId1251" o:title=""/>
          </v:shape>
          <o:OLEObject Type="Embed" ProgID="Equation.DSMT4" ShapeID="_x0000_i1693" DrawAspect="Content" ObjectID="_1689704766" r:id="rId1252"/>
        </w:object>
      </w:r>
    </w:p>
    <w:p w14:paraId="314A7A8C" w14:textId="77777777" w:rsidR="009957E6" w:rsidRPr="00321E2D" w:rsidRDefault="009957E6" w:rsidP="00321E2D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fr-FR"/>
        </w:rPr>
        <w:object w:dxaOrig="330" w:dyaOrig="270" w14:anchorId="781016DA">
          <v:shape id="_x0000_i1694" type="#_x0000_t75" style="width:15.9pt;height:13.4pt" o:ole="">
            <v:imagedata r:id="rId1253" o:title=""/>
          </v:shape>
          <o:OLEObject Type="Embed" ProgID="Equation.DSMT4" ShapeID="_x0000_i1694" DrawAspect="Content" ObjectID="_1689704767" r:id="rId1254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321E2D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  <w:lang w:val="fr-FR"/>
        </w:rPr>
        <w:object w:dxaOrig="150" w:dyaOrig="255" w14:anchorId="1C49ADD2">
          <v:shape id="_x0000_i1695" type="#_x0000_t75" style="width:7.55pt;height:12.55pt" o:ole="">
            <v:imagedata r:id="rId1255" o:title=""/>
          </v:shape>
          <o:OLEObject Type="Embed" ProgID="Equation.DSMT4" ShapeID="_x0000_i1695" DrawAspect="Content" ObjectID="_1689704768" r:id="rId1256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fr-FR"/>
        </w:rPr>
        <w:object w:dxaOrig="165" w:dyaOrig="270" w14:anchorId="519E183F">
          <v:shape id="_x0000_i1696" type="#_x0000_t75" style="width:8.35pt;height:13.4pt" o:ole="">
            <v:imagedata r:id="rId1257" o:title=""/>
          </v:shape>
          <o:OLEObject Type="Embed" ProgID="Equation.DSMT4" ShapeID="_x0000_i1696" DrawAspect="Content" ObjectID="_1689704769" r:id="rId1258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  <w:lang w:val="fr-FR"/>
        </w:rPr>
        <w:object w:dxaOrig="240" w:dyaOrig="630" w14:anchorId="39150340">
          <v:shape id="_x0000_i1697" type="#_x0000_t75" style="width:12.55pt;height:31pt" o:ole="">
            <v:imagedata r:id="rId1259" o:title=""/>
          </v:shape>
          <o:OLEObject Type="Embed" ProgID="Equation.DSMT4" ShapeID="_x0000_i1697" DrawAspect="Content" ObjectID="_1689704770" r:id="rId1260"/>
        </w:object>
      </w:r>
    </w:p>
    <w:p w14:paraId="114C15C5" w14:textId="77777777" w:rsidR="009957E6" w:rsidRPr="00321E2D" w:rsidRDefault="009957E6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2EEBCFEE" w14:textId="77777777" w:rsidR="009957E6" w:rsidRPr="00321E2D" w:rsidRDefault="009957E6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Chọn C</w:t>
      </w:r>
    </w:p>
    <w:p w14:paraId="27949B21" w14:textId="77777777" w:rsidR="009957E6" w:rsidRPr="00321E2D" w:rsidRDefault="009957E6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eastAsia="Calibri" w:hAnsi="Chu Van An" w:cs="Chu Van An"/>
          <w:b/>
          <w:color w:val="0000FF"/>
          <w:position w:val="-236"/>
          <w:sz w:val="24"/>
          <w:szCs w:val="24"/>
          <w:lang w:val="fr-FR"/>
        </w:rPr>
        <w:object w:dxaOrig="3150" w:dyaOrig="4845" w14:anchorId="762A8A55">
          <v:shape id="_x0000_i1698" type="#_x0000_t75" style="width:157.4pt;height:242.8pt" o:ole="">
            <v:imagedata r:id="rId1261" o:title=""/>
          </v:shape>
          <o:OLEObject Type="Embed" ProgID="Equation.DSMT4" ShapeID="_x0000_i1698" DrawAspect="Content" ObjectID="_1689704771" r:id="rId1262"/>
        </w:object>
      </w:r>
    </w:p>
    <w:p w14:paraId="0B100746" w14:textId="77777777" w:rsidR="009957E6" w:rsidRPr="00321E2D" w:rsidRDefault="009957E6" w:rsidP="00321E2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Mặt khác</w:t>
      </w:r>
    </w:p>
    <w:p w14:paraId="00F3CA72" w14:textId="77777777" w:rsidR="009957E6" w:rsidRPr="00321E2D" w:rsidRDefault="009957E6" w:rsidP="00321E2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Calibri" w:hAnsi="Chu Van An" w:cs="Chu Van An"/>
          <w:position w:val="-64"/>
          <w:sz w:val="24"/>
          <w:szCs w:val="24"/>
        </w:rPr>
        <w:object w:dxaOrig="1740" w:dyaOrig="1395" w14:anchorId="5909E825">
          <v:shape id="_x0000_i1699" type="#_x0000_t75" style="width:87.05pt;height:70.35pt" o:ole="">
            <v:imagedata r:id="rId1263" o:title=""/>
          </v:shape>
          <o:OLEObject Type="Embed" ProgID="Equation.DSMT4" ShapeID="_x0000_i1699" DrawAspect="Content" ObjectID="_1689704772" r:id="rId1264"/>
        </w:object>
      </w:r>
    </w:p>
    <w:p w14:paraId="23AA2BDE" w14:textId="77777777" w:rsidR="009957E6" w:rsidRPr="00321E2D" w:rsidRDefault="009957E6" w:rsidP="00321E2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Suy ra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1395" w:dyaOrig="270" w14:anchorId="6C1BCAA6">
          <v:shape id="_x0000_i1700" type="#_x0000_t75" style="width:70.35pt;height:13.4pt" o:ole="">
            <v:imagedata r:id="rId1265" o:title=""/>
          </v:shape>
          <o:OLEObject Type="Embed" ProgID="Equation.DSMT4" ShapeID="_x0000_i1700" DrawAspect="Content" ObjectID="_1689704773" r:id="rId1266"/>
        </w:object>
      </w:r>
    </w:p>
    <w:p w14:paraId="52619CD2" w14:textId="7CDA0866" w:rsidR="009957E6" w:rsidRPr="00321E2D" w:rsidRDefault="009957E6" w:rsidP="00321E2D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bằng xảy ra khi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30" w14:anchorId="013A4223">
          <v:shape id="_x0000_i1701" type="#_x0000_t75" style="width:48.55pt;height:31pt" o:ole="">
            <v:imagedata r:id="rId1267" o:title=""/>
          </v:shape>
          <o:OLEObject Type="Embed" ProgID="Equation.DSMT4" ShapeID="_x0000_i1701" DrawAspect="Content" ObjectID="_1689704774" r:id="rId1268"/>
        </w:object>
      </w:r>
    </w:p>
    <w:p w14:paraId="53811DC6" w14:textId="7EDA6FB1" w:rsidR="009957E6" w:rsidRPr="00321E2D" w:rsidRDefault="009957E6" w:rsidP="00321E2D">
      <w:pPr>
        <w:spacing w:line="240" w:lineRule="auto"/>
        <w:ind w:left="142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321E2D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321E2D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71C0C64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Giá trị lớn nhất của biểu thức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280" w:dyaOrig="390" w14:anchorId="6E1618DC">
          <v:shape id="_x0000_i1702" type="#_x0000_t75" style="width:113.85pt;height:20.1pt" o:ole="">
            <v:imagedata r:id="rId1206" o:title=""/>
          </v:shape>
          <o:OLEObject Type="Embed" ProgID="Equation.DSMT4" ShapeID="_x0000_i1702" DrawAspect="Content" ObjectID="_1689704775" r:id="rId1269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065" w:dyaOrig="285" w14:anchorId="60C4B01F">
          <v:shape id="_x0000_i1703" type="#_x0000_t75" style="width:52.75pt;height:14.25pt" o:ole="">
            <v:imagedata r:id="rId1208" o:title=""/>
          </v:shape>
          <o:OLEObject Type="Embed" ProgID="Equation.DSMT4" ShapeID="_x0000_i1703" DrawAspect="Content" ObjectID="_1689704776" r:id="rId1270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6A144D5D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vi-VN"/>
        </w:rPr>
        <w:object w:dxaOrig="315" w:dyaOrig="285" w14:anchorId="74A58D5E">
          <v:shape id="_x0000_i1704" type="#_x0000_t75" style="width:15.9pt;height:14.25pt" o:ole="">
            <v:imagedata r:id="rId1271" o:title=""/>
          </v:shape>
          <o:OLEObject Type="Embed" ProgID="Equation.DSMT4" ShapeID="_x0000_i1704" DrawAspect="Content" ObjectID="_1689704777" r:id="rId1272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vi-VN"/>
        </w:rPr>
        <w:object w:dxaOrig="300" w:dyaOrig="285" w14:anchorId="0E2D55DF">
          <v:shape id="_x0000_i1705" type="#_x0000_t75" style="width:15.05pt;height:14.25pt" o:ole="">
            <v:imagedata r:id="rId1273" o:title=""/>
          </v:shape>
          <o:OLEObject Type="Embed" ProgID="Equation.DSMT4" ShapeID="_x0000_i1705" DrawAspect="Content" ObjectID="_1689704778" r:id="rId1274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21E2D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  <w:lang w:val="vi-VN"/>
        </w:rPr>
        <w:object w:dxaOrig="135" w:dyaOrig="255" w14:anchorId="7C441643">
          <v:shape id="_x0000_i1706" type="#_x0000_t75" style="width:6.7pt;height:12.55pt" o:ole="">
            <v:imagedata r:id="rId1275" o:title=""/>
          </v:shape>
          <o:OLEObject Type="Embed" ProgID="Equation.DSMT4" ShapeID="_x0000_i1706" DrawAspect="Content" ObjectID="_1689704779" r:id="rId1276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vi-VN"/>
        </w:rPr>
        <w:object w:dxaOrig="195" w:dyaOrig="285" w14:anchorId="5B1708C4">
          <v:shape id="_x0000_i1707" type="#_x0000_t75" style="width:9.2pt;height:14.25pt" o:ole="">
            <v:imagedata r:id="rId1277" o:title=""/>
          </v:shape>
          <o:OLEObject Type="Embed" ProgID="Equation.DSMT4" ShapeID="_x0000_i1707" DrawAspect="Content" ObjectID="_1689704780" r:id="rId1278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27E8DE59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2BA6D5F3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3A6A880B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Đặt :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4005" w:dyaOrig="390" w14:anchorId="1DB82DEF">
          <v:shape id="_x0000_i1708" type="#_x0000_t75" style="width:200.1pt;height:20.1pt" o:ole="">
            <v:imagedata r:id="rId1210" o:title=""/>
          </v:shape>
          <o:OLEObject Type="Embed" ProgID="Equation.DSMT4" ShapeID="_x0000_i1708" DrawAspect="Content" ObjectID="_1689704781" r:id="rId1279"/>
        </w:object>
      </w:r>
      <w:r w:rsidRPr="00321E2D">
        <w:rPr>
          <w:rFonts w:ascii="Chu Van An" w:eastAsia="Times New Roman" w:hAnsi="Chu Van An" w:cs="Chu Van An"/>
          <w:position w:val="-40"/>
          <w:sz w:val="24"/>
          <w:szCs w:val="24"/>
          <w:lang w:val="fr-FR"/>
        </w:rPr>
        <w:object w:dxaOrig="150" w:dyaOrig="990" w14:anchorId="3DC6DE6D">
          <v:shape id="_x0000_i1709" type="#_x0000_t75" style="width:7.55pt;height:49.4pt" o:ole="">
            <v:imagedata r:id="rId1212" o:title=""/>
          </v:shape>
          <o:OLEObject Type="Embed" ProgID="Equation.DSMT4" ShapeID="_x0000_i1709" DrawAspect="Content" ObjectID="_1689704782" r:id="rId128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23F1F3C0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Theo bất đẳng thức Cosi có :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3735" w:dyaOrig="675" w14:anchorId="114FC2B5">
          <v:shape id="_x0000_i1710" type="#_x0000_t75" style="width:186.7pt;height:34.35pt" o:ole="">
            <v:imagedata r:id="rId1214" o:title=""/>
          </v:shape>
          <o:OLEObject Type="Embed" ProgID="Equation.DSMT4" ShapeID="_x0000_i1710" DrawAspect="Content" ObjectID="_1689704783" r:id="rId128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420D9DB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3435" w:dyaOrig="390" w14:anchorId="3BED5BB1">
          <v:shape id="_x0000_i1711" type="#_x0000_t75" style="width:171.65pt;height:20.1pt" o:ole="">
            <v:imagedata r:id="rId1216" o:title=""/>
          </v:shape>
          <o:OLEObject Type="Embed" ProgID="Equation.DSMT4" ShapeID="_x0000_i1711" DrawAspect="Content" ObjectID="_1689704784" r:id="rId1282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4B525683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  <w:lang w:val="fr-FR"/>
        </w:rPr>
        <w:object w:dxaOrig="1470" w:dyaOrig="525" w14:anchorId="1BE36926">
          <v:shape id="_x0000_i1712" type="#_x0000_t75" style="width:73.65pt;height:26.8pt" o:ole="">
            <v:imagedata r:id="rId1218" o:title=""/>
          </v:shape>
          <o:OLEObject Type="Embed" ProgID="Equation.DSMT4" ShapeID="_x0000_i1712" DrawAspect="Content" ObjectID="_1689704785" r:id="rId1283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khi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2940" w:dyaOrig="390" w14:anchorId="7E459418">
          <v:shape id="_x0000_i1713" type="#_x0000_t75" style="width:146.5pt;height:20.1pt" o:ole="">
            <v:imagedata r:id="rId1220" o:title=""/>
          </v:shape>
          <o:OLEObject Type="Embed" ProgID="Equation.DSMT4" ShapeID="_x0000_i1713" DrawAspect="Content" ObjectID="_1689704786" r:id="rId1284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suy ra đáp án</w:t>
      </w:r>
    </w:p>
    <w:p w14:paraId="30CDC305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>C.</w:t>
      </w:r>
    </w:p>
    <w:p w14:paraId="60BF7214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1140" w:dyaOrig="330" w14:anchorId="4E4F4CE3">
          <v:shape id="_x0000_i1714" type="#_x0000_t75" style="width:56.95pt;height:15.9pt" o:ole="">
            <v:imagedata r:id="rId1247" o:title=""/>
          </v:shape>
          <o:OLEObject Type="Embed" ProgID="Equation.DSMT4" ShapeID="_x0000_i1714" DrawAspect="Content" ObjectID="_1689704787" r:id="rId1285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870" w:dyaOrig="330" w14:anchorId="53457728">
          <v:shape id="_x0000_i1715" type="#_x0000_t75" style="width:43.55pt;height:15.9pt" o:ole="">
            <v:imagedata r:id="rId1249" o:title=""/>
          </v:shape>
          <o:OLEObject Type="Embed" ProgID="Equation.DSMT4" ShapeID="_x0000_i1715" DrawAspect="Content" ObjectID="_1689704788" r:id="rId1286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. Tìm giá trị nhỏ nhất của biểu thức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2070" w:dyaOrig="720" w14:anchorId="2AF91971">
          <v:shape id="_x0000_i1716" type="#_x0000_t75" style="width:103pt;height:36pt" o:ole="">
            <v:imagedata r:id="rId1251" o:title=""/>
          </v:shape>
          <o:OLEObject Type="Embed" ProgID="Equation.DSMT4" ShapeID="_x0000_i1716" DrawAspect="Content" ObjectID="_1689704789" r:id="rId1287"/>
        </w:object>
      </w:r>
    </w:p>
    <w:p w14:paraId="2B884C3F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 xml:space="preserve">A.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fr-FR"/>
        </w:rPr>
        <w:object w:dxaOrig="165" w:dyaOrig="270" w14:anchorId="3151CAB6">
          <v:shape id="_x0000_i1717" type="#_x0000_t75" style="width:8.35pt;height:13.4pt" o:ole="">
            <v:imagedata r:id="rId1257" o:title=""/>
          </v:shape>
          <o:OLEObject Type="Embed" ProgID="Equation.DSMT4" ShapeID="_x0000_i1717" DrawAspect="Content" ObjectID="_1689704790" r:id="rId1288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321E2D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  <w:lang w:val="fr-FR"/>
        </w:rPr>
        <w:object w:dxaOrig="240" w:dyaOrig="630" w14:anchorId="29DA669C">
          <v:shape id="_x0000_i1718" type="#_x0000_t75" style="width:12.55pt;height:31pt" o:ole="">
            <v:imagedata r:id="rId1259" o:title=""/>
          </v:shape>
          <o:OLEObject Type="Embed" ProgID="Equation.DSMT4" ShapeID="_x0000_i1718" DrawAspect="Content" ObjectID="_1689704791" r:id="rId1289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  <w:lang w:val="fr-FR"/>
        </w:rPr>
        <w:object w:dxaOrig="330" w:dyaOrig="270" w14:anchorId="3A9F34E1">
          <v:shape id="_x0000_i1719" type="#_x0000_t75" style="width:15.9pt;height:13.4pt" o:ole="">
            <v:imagedata r:id="rId1253" o:title=""/>
          </v:shape>
          <o:OLEObject Type="Embed" ProgID="Equation.DSMT4" ShapeID="_x0000_i1719" DrawAspect="Content" ObjectID="_1689704792" r:id="rId129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321E2D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  <w:lang w:val="fr-FR"/>
        </w:rPr>
        <w:object w:dxaOrig="150" w:dyaOrig="255" w14:anchorId="08BC7D26">
          <v:shape id="_x0000_i1720" type="#_x0000_t75" style="width:7.55pt;height:12.55pt" o:ole="">
            <v:imagedata r:id="rId1255" o:title=""/>
          </v:shape>
          <o:OLEObject Type="Embed" ProgID="Equation.DSMT4" ShapeID="_x0000_i1720" DrawAspect="Content" ObjectID="_1689704793" r:id="rId1291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26E1E4B4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430FA2BC" w14:textId="77777777" w:rsidR="00A64475" w:rsidRPr="00321E2D" w:rsidRDefault="00A64475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Chọn A</w:t>
      </w:r>
    </w:p>
    <w:p w14:paraId="49E2DBDD" w14:textId="77777777" w:rsidR="00A64475" w:rsidRPr="00321E2D" w:rsidRDefault="00A64475" w:rsidP="00321E2D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eastAsia="Calibri" w:hAnsi="Chu Van An" w:cs="Chu Van An"/>
          <w:b/>
          <w:color w:val="0000FF"/>
          <w:position w:val="-236"/>
          <w:sz w:val="24"/>
          <w:szCs w:val="24"/>
          <w:lang w:val="fr-FR"/>
        </w:rPr>
        <w:object w:dxaOrig="3150" w:dyaOrig="4845" w14:anchorId="4219D360">
          <v:shape id="_x0000_i1721" type="#_x0000_t75" style="width:157.4pt;height:242.8pt" o:ole="">
            <v:imagedata r:id="rId1261" o:title=""/>
          </v:shape>
          <o:OLEObject Type="Embed" ProgID="Equation.DSMT4" ShapeID="_x0000_i1721" DrawAspect="Content" ObjectID="_1689704794" r:id="rId1292"/>
        </w:object>
      </w:r>
    </w:p>
    <w:p w14:paraId="1F1997C3" w14:textId="77777777" w:rsidR="00A64475" w:rsidRPr="00321E2D" w:rsidRDefault="00A64475" w:rsidP="00321E2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Mặt khác</w:t>
      </w:r>
    </w:p>
    <w:p w14:paraId="33DFCB96" w14:textId="77777777" w:rsidR="00A64475" w:rsidRPr="00321E2D" w:rsidRDefault="00A64475" w:rsidP="00321E2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Calibri" w:hAnsi="Chu Van An" w:cs="Chu Van An"/>
          <w:position w:val="-64"/>
          <w:sz w:val="24"/>
          <w:szCs w:val="24"/>
        </w:rPr>
        <w:object w:dxaOrig="1740" w:dyaOrig="1395" w14:anchorId="73CEE908">
          <v:shape id="_x0000_i1722" type="#_x0000_t75" style="width:87.05pt;height:70.35pt" o:ole="">
            <v:imagedata r:id="rId1263" o:title=""/>
          </v:shape>
          <o:OLEObject Type="Embed" ProgID="Equation.DSMT4" ShapeID="_x0000_i1722" DrawAspect="Content" ObjectID="_1689704795" r:id="rId1293"/>
        </w:object>
      </w:r>
    </w:p>
    <w:p w14:paraId="2B9218BA" w14:textId="77777777" w:rsidR="00A64475" w:rsidRPr="00321E2D" w:rsidRDefault="00A64475" w:rsidP="00321E2D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Suy ra </w:t>
      </w:r>
      <w:r w:rsidRPr="00321E2D">
        <w:rPr>
          <w:rFonts w:ascii="Chu Van An" w:eastAsia="Calibri" w:hAnsi="Chu Van An" w:cs="Chu Van An"/>
          <w:position w:val="-6"/>
          <w:sz w:val="24"/>
          <w:szCs w:val="24"/>
        </w:rPr>
        <w:object w:dxaOrig="1395" w:dyaOrig="270" w14:anchorId="63CECBF8">
          <v:shape id="_x0000_i1723" type="#_x0000_t75" style="width:70.35pt;height:13.4pt" o:ole="">
            <v:imagedata r:id="rId1265" o:title=""/>
          </v:shape>
          <o:OLEObject Type="Embed" ProgID="Equation.DSMT4" ShapeID="_x0000_i1723" DrawAspect="Content" ObjectID="_1689704796" r:id="rId1294"/>
        </w:object>
      </w:r>
    </w:p>
    <w:p w14:paraId="1ECB6C3E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bằng xảy ra khi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30" w14:anchorId="0F73D0DF">
          <v:shape id="_x0000_i1724" type="#_x0000_t75" style="width:48.55pt;height:31pt" o:ole="">
            <v:imagedata r:id="rId1267" o:title=""/>
          </v:shape>
          <o:OLEObject Type="Embed" ProgID="Equation.DSMT4" ShapeID="_x0000_i1724" DrawAspect="Content" ObjectID="_1689704797" r:id="rId1295"/>
        </w:object>
      </w:r>
    </w:p>
    <w:p w14:paraId="7D0443BD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lang w:val="vi-VN"/>
        </w:rPr>
        <w:t xml:space="preserve">Cho các số thực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840" w:dyaOrig="315" w14:anchorId="6920C470">
          <v:shape id="_x0000_i1725" type="#_x0000_t75" style="width:41.85pt;height:15.9pt" o:ole="">
            <v:imagedata r:id="rId1296" o:title=""/>
          </v:shape>
          <o:OLEObject Type="Embed" ProgID="Equation.DSMT4" ShapeID="_x0000_i1725" DrawAspect="Content" ObjectID="_1689704798" r:id="rId1297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thay đổi luôn thỏa mãn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2040" w:dyaOrig="405" w14:anchorId="291CFD31">
          <v:shape id="_x0000_i1726" type="#_x0000_t75" style="width:102.15pt;height:20.1pt" o:ole="">
            <v:imagedata r:id="rId1298" o:title=""/>
          </v:shape>
          <o:OLEObject Type="Embed" ProgID="Equation.DSMT4" ShapeID="_x0000_i1726" DrawAspect="Content" ObjectID="_1689704799" r:id="rId1299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575" w:dyaOrig="300" w14:anchorId="582A07FB">
          <v:shape id="_x0000_i1727" type="#_x0000_t75" style="width:78.7pt;height:15.05pt" o:ole="">
            <v:imagedata r:id="rId1300" o:title=""/>
          </v:shape>
          <o:OLEObject Type="Embed" ProgID="Equation.DSMT4" ShapeID="_x0000_i1727" DrawAspect="Content" ObjectID="_1689704800" r:id="rId1301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. Giá trị nhỏ nhất của biểu thức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05" w14:anchorId="5F811773">
          <v:shape id="_x0000_i1728" type="#_x0000_t75" style="width:108.85pt;height:20.1pt" o:ole="">
            <v:imagedata r:id="rId1302" o:title=""/>
          </v:shape>
          <o:OLEObject Type="Embed" ProgID="Equation.DSMT4" ShapeID="_x0000_i1728" DrawAspect="Content" ObjectID="_1689704801" r:id="rId1303"/>
        </w:object>
      </w:r>
      <w:r w:rsidRPr="00321E2D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27A792DC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 xml:space="preserve">A. </w:t>
      </w:r>
      <w:r w:rsidRPr="00321E2D">
        <w:rPr>
          <w:rFonts w:ascii="Chu Van An" w:eastAsia="Times New Roman" w:hAnsi="Chu Van An" w:cs="Chu Van An"/>
          <w:position w:val="-12"/>
          <w:sz w:val="24"/>
          <w:szCs w:val="24"/>
        </w:rPr>
        <w:object w:dxaOrig="795" w:dyaOrig="360" w14:anchorId="766D8CDD">
          <v:shape id="_x0000_i1729" type="#_x0000_t75" style="width:40.2pt;height:18.4pt" o:ole="">
            <v:imagedata r:id="rId1304" o:title=""/>
          </v:shape>
          <o:OLEObject Type="Embed" ProgID="Equation.DSMT4" ShapeID="_x0000_i1729" DrawAspect="Content" ObjectID="_1689704802" r:id="rId1305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12"/>
          <w:sz w:val="24"/>
          <w:szCs w:val="24"/>
        </w:rPr>
        <w:object w:dxaOrig="870" w:dyaOrig="360" w14:anchorId="63C1DE50">
          <v:shape id="_x0000_i1730" type="#_x0000_t75" style="width:43.55pt;height:18.4pt" o:ole="">
            <v:imagedata r:id="rId1306" o:title=""/>
          </v:shape>
          <o:OLEObject Type="Embed" ProgID="Equation.DSMT4" ShapeID="_x0000_i1730" DrawAspect="Content" ObjectID="_1689704803" r:id="rId1307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12"/>
          <w:sz w:val="24"/>
          <w:szCs w:val="24"/>
        </w:rPr>
        <w:object w:dxaOrig="870" w:dyaOrig="360" w14:anchorId="1F7A8FC9">
          <v:shape id="_x0000_i1731" type="#_x0000_t75" style="width:43.55pt;height:18.4pt" o:ole="">
            <v:imagedata r:id="rId1308" o:title=""/>
          </v:shape>
          <o:OLEObject Type="Embed" ProgID="Equation.DSMT4" ShapeID="_x0000_i1731" DrawAspect="Content" ObjectID="_1689704804" r:id="rId1309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sv-SE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12"/>
          <w:sz w:val="24"/>
          <w:szCs w:val="24"/>
        </w:rPr>
        <w:object w:dxaOrig="765" w:dyaOrig="360" w14:anchorId="3BEADB00">
          <v:shape id="_x0000_i1732" type="#_x0000_t75" style="width:37.65pt;height:18.4pt" o:ole="">
            <v:imagedata r:id="rId1310" o:title=""/>
          </v:shape>
          <o:OLEObject Type="Embed" ProgID="Equation.DSMT4" ShapeID="_x0000_i1732" DrawAspect="Content" ObjectID="_1689704805" r:id="rId1311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sv-SE"/>
        </w:rPr>
        <w:t>.</w:t>
      </w:r>
    </w:p>
    <w:p w14:paraId="62B9DCA9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Lờigiải</w:t>
      </w:r>
    </w:p>
    <w:p w14:paraId="0F5317F7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1CB06AC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w:lastRenderedPageBreak/>
        <w:drawing>
          <wp:inline distT="0" distB="0" distL="0" distR="0" wp14:anchorId="50D31C44" wp14:editId="4DF03FFC">
            <wp:extent cx="3174365" cy="1984375"/>
            <wp:effectExtent l="0" t="0" r="6985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365" cy="198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BA0D7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Gọi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390" w14:anchorId="3BE065B1">
          <v:shape id="_x0000_i1733" type="#_x0000_t75" style="width:41.85pt;height:20.1pt" o:ole="">
            <v:imagedata r:id="rId1313" o:title=""/>
          </v:shape>
          <o:OLEObject Type="Embed" ProgID="Equation.DSMT4" ShapeID="_x0000_i1733" DrawAspect="Content" ObjectID="_1689704806" r:id="rId131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390" w14:anchorId="2AAA1736">
          <v:shape id="_x0000_i1734" type="#_x0000_t75" style="width:41.85pt;height:20.1pt" o:ole="">
            <v:imagedata r:id="rId1315" o:title=""/>
          </v:shape>
          <o:OLEObject Type="Embed" ProgID="Equation.DSMT4" ShapeID="_x0000_i1734" DrawAspect="Content" ObjectID="_1689704807" r:id="rId131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Từ giả thiết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2040" w:dyaOrig="405" w14:anchorId="5A493946">
          <v:shape id="_x0000_i1735" type="#_x0000_t75" style="width:102.15pt;height:20.1pt" o:ole="">
            <v:imagedata r:id="rId1298" o:title=""/>
          </v:shape>
          <o:OLEObject Type="Embed" ProgID="Equation.DSMT4" ShapeID="_x0000_i1735" DrawAspect="Content" ObjectID="_1689704808" r:id="rId131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suy ra điểm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6271748">
          <v:shape id="_x0000_i1736" type="#_x0000_t75" style="width:15.9pt;height:12.55pt" o:ole="">
            <v:imagedata r:id="rId1318" o:title=""/>
          </v:shape>
          <o:OLEObject Type="Embed" ProgID="Equation.DSMT4" ShapeID="_x0000_i1736" DrawAspect="Content" ObjectID="_1689704809" r:id="rId131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thuộc đường tròn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390" w14:anchorId="64B511BA">
          <v:shape id="_x0000_i1737" type="#_x0000_t75" style="width:20.1pt;height:20.1pt" o:ole="">
            <v:imagedata r:id="rId1320" o:title=""/>
          </v:shape>
          <o:OLEObject Type="Embed" ProgID="Equation.DSMT4" ShapeID="_x0000_i1737" DrawAspect="Content" ObjectID="_1689704810" r:id="rId132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tâm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390" w14:anchorId="1175EDFB">
          <v:shape id="_x0000_i1738" type="#_x0000_t75" style="width:34.35pt;height:20.1pt" o:ole="">
            <v:imagedata r:id="rId1322" o:title=""/>
          </v:shape>
          <o:OLEObject Type="Embed" ProgID="Equation.DSMT4" ShapeID="_x0000_i1738" DrawAspect="Content" ObjectID="_1689704811" r:id="rId132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bán kính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570" w:dyaOrig="255" w14:anchorId="74376EC0">
          <v:shape id="_x0000_i1739" type="#_x0000_t75" style="width:28.45pt;height:12.55pt" o:ole="">
            <v:imagedata r:id="rId1324" o:title=""/>
          </v:shape>
          <o:OLEObject Type="Embed" ProgID="Equation.DSMT4" ShapeID="_x0000_i1739" DrawAspect="Content" ObjectID="_1689704812" r:id="rId132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2E64653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Từ giả thiết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575" w:dyaOrig="300" w14:anchorId="0DA0C147">
          <v:shape id="_x0000_i1740" type="#_x0000_t75" style="width:78.7pt;height:15.05pt" o:ole="">
            <v:imagedata r:id="rId1326" o:title=""/>
          </v:shape>
          <o:OLEObject Type="Embed" ProgID="Equation.DSMT4" ShapeID="_x0000_i1740" DrawAspect="Content" ObjectID="_1689704813" r:id="rId132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suy ra điểm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300" w14:anchorId="6B236847">
          <v:shape id="_x0000_i1741" type="#_x0000_t75" style="width:15.05pt;height:15.05pt" o:ole="">
            <v:imagedata r:id="rId1328" o:title=""/>
          </v:shape>
          <o:OLEObject Type="Embed" ProgID="Equation.DSMT4" ShapeID="_x0000_i1741" DrawAspect="Content" ObjectID="_1689704814" r:id="rId132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thuộc đường thẳng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845" w:dyaOrig="315" w14:anchorId="4864616E">
          <v:shape id="_x0000_i1742" type="#_x0000_t75" style="width:92.1pt;height:15.9pt" o:ole="">
            <v:imagedata r:id="rId1330" o:title=""/>
          </v:shape>
          <o:OLEObject Type="Embed" ProgID="Equation.DSMT4" ShapeID="_x0000_i1742" DrawAspect="Content" ObjectID="_1689704815" r:id="rId133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724D66B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05" w14:anchorId="4DFA99B1">
          <v:shape id="_x0000_i1743" type="#_x0000_t75" style="width:108.85pt;height:20.1pt" o:ole="">
            <v:imagedata r:id="rId1302" o:title=""/>
          </v:shape>
          <o:OLEObject Type="Embed" ProgID="Equation.DSMT4" ShapeID="_x0000_i1743" DrawAspect="Content" ObjectID="_1689704816" r:id="rId1332"/>
        </w:objec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315" w14:anchorId="21E70840">
          <v:shape id="_x0000_i1744" type="#_x0000_t75" style="width:36.85pt;height:15.9pt" o:ole="">
            <v:imagedata r:id="rId1333" o:title=""/>
          </v:shape>
          <o:OLEObject Type="Embed" ProgID="Equation.DSMT4" ShapeID="_x0000_i1744" DrawAspect="Content" ObjectID="_1689704817" r:id="rId1334"/>
        </w:object>
      </w:r>
    </w:p>
    <w:p w14:paraId="2B426884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940" w:dyaOrig="645" w14:anchorId="373436C6">
          <v:shape id="_x0000_i1745" type="#_x0000_t75" style="width:146.5pt;height:31.8pt" o:ole="">
            <v:imagedata r:id="rId1335" o:title=""/>
          </v:shape>
          <o:OLEObject Type="Embed" ProgID="Equation.DSMT4" ShapeID="_x0000_i1745" DrawAspect="Content" ObjectID="_1689704818" r:id="rId1336"/>
        </w:objec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315" w:dyaOrig="255" w14:anchorId="69261442">
          <v:shape id="_x0000_i1746" type="#_x0000_t75" style="width:15.9pt;height:12.55pt" o:ole="">
            <v:imagedata r:id="rId1337" o:title=""/>
          </v:shape>
          <o:OLEObject Type="Embed" ProgID="Equation.DSMT4" ShapeID="_x0000_i1746" DrawAspect="Content" ObjectID="_1689704819" r:id="rId133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đường thẳng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300" w14:anchorId="74E40901">
          <v:shape id="_x0000_i1747" type="#_x0000_t75" style="width:11.7pt;height:15.05pt" o:ole="">
            <v:imagedata r:id="rId1339" o:title=""/>
          </v:shape>
          <o:OLEObject Type="Embed" ProgID="Equation.DSMT4" ShapeID="_x0000_i1747" DrawAspect="Content" ObjectID="_1689704820" r:id="rId134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không cắt đường tròn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405" w:dyaOrig="390" w14:anchorId="6B3A742E">
          <v:shape id="_x0000_i1748" type="#_x0000_t75" style="width:20.1pt;height:20.1pt" o:ole="">
            <v:imagedata r:id="rId1320" o:title=""/>
          </v:shape>
          <o:OLEObject Type="Embed" ProgID="Equation.DSMT4" ShapeID="_x0000_i1748" DrawAspect="Content" ObjectID="_1689704821" r:id="rId134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DB058C9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2025" w:dyaOrig="390" w14:anchorId="3C87FCA0">
          <v:shape id="_x0000_i1749" type="#_x0000_t75" style="width:101.3pt;height:20.1pt" o:ole="">
            <v:imagedata r:id="rId1342" o:title=""/>
          </v:shape>
          <o:OLEObject Type="Embed" ProgID="Equation.DSMT4" ShapeID="_x0000_i1749" DrawAspect="Content" ObjectID="_1689704822" r:id="rId1343"/>
        </w:objec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035" w:dyaOrig="300" w14:anchorId="47F35FF7">
          <v:shape id="_x0000_i1750" type="#_x0000_t75" style="width:51.9pt;height:15.05pt" o:ole="">
            <v:imagedata r:id="rId1344" o:title=""/>
          </v:shape>
          <o:OLEObject Type="Embed" ProgID="Equation.DSMT4" ShapeID="_x0000_i1750" DrawAspect="Content" ObjectID="_1689704823" r:id="rId134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14ADFC6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</w:rPr>
        <w:t xml:space="preserve">Tìm giá trị nhỏ nhất của biểu thức </w:t>
      </w:r>
      <w:r w:rsidRPr="00321E2D">
        <w:rPr>
          <w:rFonts w:ascii="Chu Van An" w:eastAsia="Times New Roman" w:hAnsi="Chu Van An" w:cs="Chu Van An"/>
          <w:position w:val="-18"/>
          <w:sz w:val="24"/>
          <w:szCs w:val="24"/>
        </w:rPr>
        <w:object w:dxaOrig="2325" w:dyaOrig="495" w14:anchorId="5EB55867">
          <v:shape id="_x0000_i1751" type="#_x0000_t75" style="width:116.35pt;height:24.3pt" o:ole="">
            <v:imagedata r:id="rId1224" o:title=""/>
          </v:shape>
          <o:OLEObject Type="Embed" ProgID="Equation.DSMT4" ShapeID="_x0000_i1751" DrawAspect="Content" ObjectID="_1689704824" r:id="rId1346"/>
        </w:object>
      </w:r>
      <w:r w:rsidRPr="00321E2D">
        <w:rPr>
          <w:rFonts w:ascii="Chu Van An" w:hAnsi="Chu Van An" w:cs="Chu Van An"/>
          <w:sz w:val="24"/>
          <w:szCs w:val="24"/>
        </w:rPr>
        <w:t>:</w:t>
      </w:r>
    </w:p>
    <w:p w14:paraId="10779715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45" w14:anchorId="6E0D40CE">
          <v:shape id="_x0000_i1752" type="#_x0000_t75" style="width:20.1pt;height:16.75pt" o:ole="">
            <v:imagedata r:id="rId1228" o:title=""/>
          </v:shape>
          <o:OLEObject Type="Embed" ProgID="Equation.DSMT4" ShapeID="_x0000_i1752" DrawAspect="Content" ObjectID="_1689704825" r:id="rId134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345" w14:anchorId="0D7C136E">
          <v:shape id="_x0000_i1753" type="#_x0000_t75" style="width:35.15pt;height:16.75pt" o:ole="">
            <v:imagedata r:id="rId1230" o:title=""/>
          </v:shape>
          <o:OLEObject Type="Embed" ProgID="Equation.DSMT4" ShapeID="_x0000_i1753" DrawAspect="Content" ObjectID="_1689704826" r:id="rId1348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285" w14:anchorId="6C020859">
          <v:shape id="_x0000_i1754" type="#_x0000_t75" style="width:10.05pt;height:14.25pt" o:ole="">
            <v:imagedata r:id="rId1232" o:title=""/>
          </v:shape>
          <o:OLEObject Type="Embed" ProgID="Equation.DSMT4" ShapeID="_x0000_i1754" DrawAspect="Content" ObjectID="_1689704827" r:id="rId1349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250730AD">
          <v:shape id="_x0000_i1755" type="#_x0000_t75" style="width:9.2pt;height:13.4pt" o:ole="">
            <v:imagedata r:id="rId1226" o:title=""/>
          </v:shape>
          <o:OLEObject Type="Embed" ProgID="Equation.DSMT4" ShapeID="_x0000_i1755" DrawAspect="Content" ObjectID="_1689704828" r:id="rId1350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56EBC689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E2C61AB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7ABA62C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Điều kiện</w:t>
      </w:r>
      <w:r w:rsidRPr="00321E2D">
        <w:rPr>
          <w:rFonts w:ascii="Chu Van An" w:hAnsi="Chu Van An" w:cs="Chu Van An"/>
          <w:b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16"/>
          <w:sz w:val="24"/>
          <w:szCs w:val="24"/>
        </w:rPr>
        <w:object w:dxaOrig="915" w:dyaOrig="435" w14:anchorId="1FE31785">
          <v:shape id="_x0000_i1756" type="#_x0000_t75" style="width:45.2pt;height:21.75pt" o:ole="">
            <v:imagedata r:id="rId1234" o:title=""/>
          </v:shape>
          <o:OLEObject Type="Embed" ProgID="Equation.DSMT4" ShapeID="_x0000_i1756" DrawAspect="Content" ObjectID="_1689704829" r:id="rId135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F12EA03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36"/>
          <w:sz w:val="24"/>
          <w:szCs w:val="24"/>
        </w:rPr>
        <w:object w:dxaOrig="8040" w:dyaOrig="825" w14:anchorId="660A0568">
          <v:shape id="_x0000_i1757" type="#_x0000_t75" style="width:401.85pt;height:41.85pt" o:ole="">
            <v:imagedata r:id="rId1236" o:title=""/>
          </v:shape>
          <o:OLEObject Type="Embed" ProgID="Equation.DSMT4" ShapeID="_x0000_i1757" DrawAspect="Content" ObjectID="_1689704830" r:id="rId1352"/>
        </w:object>
      </w:r>
    </w:p>
    <w:p w14:paraId="63A82AA9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Do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380" w:dyaOrig="255" w14:anchorId="297E5A8C">
          <v:shape id="_x0000_i1758" type="#_x0000_t75" style="width:69.5pt;height:12.55pt" o:ole="">
            <v:imagedata r:id="rId1238" o:title=""/>
          </v:shape>
          <o:OLEObject Type="Embed" ProgID="Equation.DSMT4" ShapeID="_x0000_i1758" DrawAspect="Content" ObjectID="_1689704831" r:id="rId1353"/>
        </w:object>
      </w:r>
    </w:p>
    <w:p w14:paraId="457990BA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nl-NL"/>
        </w:rPr>
        <w:t xml:space="preserve">Vậy </w:t>
      </w:r>
      <w:r w:rsidRPr="00321E2D">
        <w:rPr>
          <w:rFonts w:ascii="Chu Van An" w:hAnsi="Chu Van An" w:cs="Chu Van An"/>
          <w:sz w:val="24"/>
          <w:szCs w:val="24"/>
        </w:rPr>
        <w:t xml:space="preserve">giá trị nhỏ nhất của biểu thức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265" w:dyaOrig="375" w14:anchorId="6F6478AF">
          <v:shape id="_x0000_i1759" type="#_x0000_t75" style="width:113.85pt;height:19.25pt" o:ole="">
            <v:imagedata r:id="rId1240" o:title=""/>
          </v:shape>
          <o:OLEObject Type="Embed" ProgID="Equation.DSMT4" ShapeID="_x0000_i1759" DrawAspect="Content" ObjectID="_1689704832" r:id="rId135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390" w:dyaOrig="345" w14:anchorId="7C76CAE1">
          <v:shape id="_x0000_i1760" type="#_x0000_t75" style="width:20.1pt;height:16.75pt" o:ole="">
            <v:imagedata r:id="rId1228" o:title=""/>
          </v:shape>
          <o:OLEObject Type="Embed" ProgID="Equation.DSMT4" ShapeID="_x0000_i1760" DrawAspect="Content" ObjectID="_1689704833" r:id="rId135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55" w14:anchorId="74521CEF">
          <v:shape id="_x0000_i1761" type="#_x0000_t75" style="width:26.8pt;height:12.55pt" o:ole="">
            <v:imagedata r:id="rId1243" o:title=""/>
          </v:shape>
          <o:OLEObject Type="Embed" ProgID="Equation.DSMT4" ShapeID="_x0000_i1761" DrawAspect="Content" ObjectID="_1689704834" r:id="rId135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hoặc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55" w14:anchorId="0D2CFF21">
          <v:shape id="_x0000_i1762" type="#_x0000_t75" style="width:26.8pt;height:12.55pt" o:ole="">
            <v:imagedata r:id="rId1245" o:title=""/>
          </v:shape>
          <o:OLEObject Type="Embed" ProgID="Equation.DSMT4" ShapeID="_x0000_i1762" DrawAspect="Content" ObjectID="_1689704835" r:id="rId135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3B208A8" w14:textId="7CA9E6CD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sz w:val="24"/>
          <w:szCs w:val="24"/>
          <w:lang w:val="vi-VN"/>
        </w:rPr>
        <w:t>Cho hai số thực</w:t>
      </w:r>
      <w:r w:rsidRPr="00321E2D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195" w:dyaOrig="225" w14:anchorId="124443AC">
          <v:shape id="_x0000_i1763" type="#_x0000_t75" style="width:9.2pt;height:11.7pt" o:ole="">
            <v:imagedata r:id="rId1358" o:title=""/>
          </v:shape>
          <o:OLEObject Type="Embed" ProgID="Equation.DSMT4" ShapeID="_x0000_i1763" DrawAspect="Content" ObjectID="_1689704836" r:id="rId1359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và </w:t>
      </w:r>
      <w:r w:rsidRPr="00321E2D">
        <w:rPr>
          <w:rFonts w:ascii="Chu Van An" w:eastAsia="Calibri" w:hAnsi="Chu Van An" w:cs="Chu Van An"/>
          <w:position w:val="-10"/>
          <w:sz w:val="24"/>
          <w:szCs w:val="24"/>
          <w:lang w:val="vi-VN"/>
        </w:rPr>
        <w:object w:dxaOrig="210" w:dyaOrig="255" w14:anchorId="5FE4D72D">
          <v:shape id="_x0000_i1764" type="#_x0000_t75" style="width:10.05pt;height:12.55pt" o:ole="">
            <v:imagedata r:id="rId1360" o:title=""/>
          </v:shape>
          <o:OLEObject Type="Embed" ProgID="Equation.DSMT4" ShapeID="_x0000_i1764" DrawAspect="Content" ObjectID="_1689704837" r:id="rId1361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 thỏa điều kiện </w:t>
      </w:r>
      <w:r w:rsidRPr="00321E2D">
        <w:rPr>
          <w:rFonts w:ascii="Chu Van An" w:eastAsia="Calibri" w:hAnsi="Chu Van An" w:cs="Chu Van An"/>
          <w:position w:val="-10"/>
          <w:sz w:val="24"/>
          <w:szCs w:val="24"/>
          <w:lang w:val="vi-VN"/>
        </w:rPr>
        <w:object w:dxaOrig="1920" w:dyaOrig="360" w14:anchorId="691FD44E">
          <v:shape id="_x0000_i1765" type="#_x0000_t75" style="width:95.45pt;height:18.4pt" o:ole="">
            <v:imagedata r:id="rId1362" o:title=""/>
          </v:shape>
          <o:OLEObject Type="Embed" ProgID="Equation.DSMT4" ShapeID="_x0000_i1765" DrawAspect="Content" ObjectID="_1689704838" r:id="rId1363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. Đặt </w:t>
      </w:r>
      <w:r w:rsidRPr="00321E2D">
        <w:rPr>
          <w:rFonts w:ascii="Chu Van An" w:eastAsia="Calibri" w:hAnsi="Chu Van An" w:cs="Chu Van An"/>
          <w:position w:val="-10"/>
          <w:sz w:val="24"/>
          <w:szCs w:val="24"/>
          <w:lang w:val="vi-VN"/>
        </w:rPr>
        <w:object w:dxaOrig="930" w:dyaOrig="330" w14:anchorId="052090F4">
          <v:shape id="_x0000_i1766" type="#_x0000_t75" style="width:46.05pt;height:15.9pt" o:ole="">
            <v:imagedata r:id="rId1364" o:title=""/>
          </v:shape>
          <o:OLEObject Type="Embed" ProgID="Equation.DSMT4" ShapeID="_x0000_i1766" DrawAspect="Content" ObjectID="_1689704839" r:id="rId1365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>. Khẳng định nào là đúng?</w:t>
      </w:r>
    </w:p>
    <w:p w14:paraId="4003141C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321E2D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570" w:dyaOrig="270" w14:anchorId="4D65813C">
          <v:shape id="_x0000_i1767" type="#_x0000_t75" style="width:28.45pt;height:13.4pt" o:ole="">
            <v:imagedata r:id="rId1366" o:title=""/>
          </v:shape>
          <o:OLEObject Type="Embed" ProgID="Equation.DSMT4" ShapeID="_x0000_i1767" DrawAspect="Content" ObjectID="_1689704840" r:id="rId1367"/>
        </w:object>
      </w:r>
      <w:r w:rsidRPr="00321E2D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321E2D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585" w:dyaOrig="285" w14:anchorId="4A1BB529">
          <v:shape id="_x0000_i1768" type="#_x0000_t75" style="width:29.3pt;height:14.25pt" o:ole="">
            <v:imagedata r:id="rId1368" o:title=""/>
          </v:shape>
          <o:OLEObject Type="Embed" ProgID="Equation.DSMT4" ShapeID="_x0000_i1768" DrawAspect="Content" ObjectID="_1689704841" r:id="rId1369"/>
        </w:object>
      </w:r>
      <w:r w:rsidRPr="00321E2D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321E2D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795" w:dyaOrig="330" w14:anchorId="2401C1FC">
          <v:shape id="_x0000_i1769" type="#_x0000_t75" style="width:40.2pt;height:15.9pt" o:ole="">
            <v:imagedata r:id="rId1370" o:title=""/>
          </v:shape>
          <o:OLEObject Type="Embed" ProgID="Equation.DSMT4" ShapeID="_x0000_i1769" DrawAspect="Content" ObjectID="_1689704842" r:id="rId1371"/>
        </w:object>
      </w:r>
      <w:r w:rsidRPr="00321E2D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321E2D">
        <w:rPr>
          <w:rFonts w:ascii="Chu Van An" w:eastAsia="Calibri" w:hAnsi="Chu Van An" w:cs="Chu Van An"/>
          <w:position w:val="-6"/>
          <w:sz w:val="24"/>
          <w:szCs w:val="24"/>
          <w:lang w:val="fr-FR"/>
        </w:rPr>
        <w:object w:dxaOrig="930" w:dyaOrig="270" w14:anchorId="727B9D16">
          <v:shape id="_x0000_i1770" type="#_x0000_t75" style="width:46.05pt;height:13.4pt" o:ole="">
            <v:imagedata r:id="rId1372" o:title=""/>
          </v:shape>
          <o:OLEObject Type="Embed" ProgID="Equation.DSMT4" ShapeID="_x0000_i1770" DrawAspect="Content" ObjectID="_1689704843" r:id="rId1373"/>
        </w:object>
      </w:r>
      <w:r w:rsidRPr="00321E2D">
        <w:rPr>
          <w:rFonts w:ascii="Chu Van An" w:eastAsia="Calibri" w:hAnsi="Chu Van An" w:cs="Chu Van An"/>
          <w:sz w:val="24"/>
          <w:szCs w:val="24"/>
          <w:lang w:val="fr-FR"/>
        </w:rPr>
        <w:t>.</w:t>
      </w:r>
    </w:p>
    <w:p w14:paraId="51275268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6C91509F" w14:textId="77777777" w:rsidR="00A64475" w:rsidRPr="00321E2D" w:rsidRDefault="00A64475" w:rsidP="00321E2D">
      <w:pPr>
        <w:spacing w:line="240" w:lineRule="auto"/>
        <w:ind w:left="992"/>
        <w:jc w:val="right"/>
        <w:rPr>
          <w:rFonts w:ascii="Chu Van An" w:eastAsia="Calibri" w:hAnsi="Chu Van An" w:cs="Chu Van An"/>
          <w:b/>
          <w:i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b/>
          <w:i/>
          <w:sz w:val="24"/>
          <w:szCs w:val="24"/>
          <w:lang w:val="vi-VN"/>
        </w:rPr>
        <w:t>.</w:t>
      </w:r>
    </w:p>
    <w:p w14:paraId="1DCED2BC" w14:textId="77777777" w:rsidR="00A64475" w:rsidRPr="00321E2D" w:rsidRDefault="00A64475" w:rsidP="00321E2D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22772A39" w14:textId="77777777" w:rsidR="00A64475" w:rsidRPr="00321E2D" w:rsidRDefault="00A64475" w:rsidP="00321E2D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position w:val="-58"/>
          <w:sz w:val="24"/>
          <w:szCs w:val="24"/>
          <w:lang w:val="vi-VN"/>
        </w:rPr>
        <w:object w:dxaOrig="2880" w:dyaOrig="1260" w14:anchorId="0B464C35">
          <v:shape id="_x0000_i1771" type="#_x0000_t75" style="width:2in;height:62.8pt" o:ole="">
            <v:imagedata r:id="rId1374" o:title=""/>
          </v:shape>
          <o:OLEObject Type="Embed" ProgID="Equation.DSMT4" ShapeID="_x0000_i1771" DrawAspect="Content" ObjectID="_1689704844" r:id="rId1375"/>
        </w:object>
      </w:r>
    </w:p>
    <w:p w14:paraId="509BA1D3" w14:textId="77777777" w:rsidR="00A64475" w:rsidRPr="00321E2D" w:rsidRDefault="00A64475" w:rsidP="00321E2D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Ta có </w:t>
      </w:r>
      <w:r w:rsidRPr="00321E2D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2505" w:dyaOrig="720" w14:anchorId="22E6406F">
          <v:shape id="_x0000_i1772" type="#_x0000_t75" style="width:124.75pt;height:36pt" o:ole="">
            <v:imagedata r:id="rId1376" o:title=""/>
          </v:shape>
          <o:OLEObject Type="Embed" ProgID="Equation.DSMT4" ShapeID="_x0000_i1772" DrawAspect="Content" ObjectID="_1689704845" r:id="rId1377"/>
        </w:object>
      </w:r>
    </w:p>
    <w:p w14:paraId="7D9C02AD" w14:textId="77777777" w:rsidR="00A64475" w:rsidRPr="00321E2D" w:rsidRDefault="00A64475" w:rsidP="00321E2D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321E2D">
        <w:rPr>
          <w:rFonts w:ascii="Chu Van An" w:eastAsia="Calibri" w:hAnsi="Chu Van An" w:cs="Chu Van An"/>
          <w:sz w:val="24"/>
          <w:szCs w:val="24"/>
          <w:lang w:val="vi-VN"/>
        </w:rPr>
        <w:t xml:space="preserve">Suy ra </w:t>
      </w:r>
      <w:r w:rsidRPr="00321E2D">
        <w:rPr>
          <w:rFonts w:ascii="Chu Van An" w:eastAsia="Calibri" w:hAnsi="Chu Van An" w:cs="Chu Van An"/>
          <w:position w:val="-24"/>
          <w:sz w:val="24"/>
          <w:szCs w:val="24"/>
          <w:lang w:val="vi-VN"/>
        </w:rPr>
        <w:object w:dxaOrig="5625" w:dyaOrig="630" w14:anchorId="7642981F">
          <v:shape id="_x0000_i1773" type="#_x0000_t75" style="width:281.3pt;height:31pt" o:ole="">
            <v:imagedata r:id="rId1378" o:title=""/>
          </v:shape>
          <o:OLEObject Type="Embed" ProgID="Equation.DSMT4" ShapeID="_x0000_i1773" DrawAspect="Content" ObjectID="_1689704846" r:id="rId1379"/>
        </w:object>
      </w:r>
      <w:r w:rsidRPr="00321E2D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651F9DAF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các số thực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73D2C722">
          <v:shape id="_x0000_i1774" type="#_x0000_t75" style="width:9.2pt;height:11.7pt" o:ole="">
            <v:imagedata r:id="rId1380" o:title=""/>
          </v:shape>
          <o:OLEObject Type="Embed" ProgID="Equation.DSMT4" ShapeID="_x0000_i1774" DrawAspect="Content" ObjectID="_1689704847" r:id="rId138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782E5683">
          <v:shape id="_x0000_i1775" type="#_x0000_t75" style="width:9.2pt;height:14.25pt" o:ole="">
            <v:imagedata r:id="rId1382" o:title=""/>
          </v:shape>
          <o:OLEObject Type="Embed" ProgID="Equation.DSMT4" ShapeID="_x0000_i1775" DrawAspect="Content" ObjectID="_1689704848" r:id="rId138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540" w:dyaOrig="285" w14:anchorId="24B9E6D6">
          <v:shape id="_x0000_i1776" type="#_x0000_t75" style="width:26.8pt;height:14.25pt" o:ole="">
            <v:imagedata r:id="rId1384" o:title=""/>
          </v:shape>
          <o:OLEObject Type="Embed" ProgID="Equation.DSMT4" ShapeID="_x0000_i1776" DrawAspect="Content" ObjectID="_1689704849" r:id="rId138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nhỏ nhất của biểu thức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2310" w:dyaOrig="720" w14:anchorId="0AD97457">
          <v:shape id="_x0000_i1777" type="#_x0000_t75" style="width:115.55pt;height:36pt" o:ole="">
            <v:imagedata r:id="rId1386" o:title=""/>
          </v:shape>
          <o:OLEObject Type="Embed" ProgID="Equation.DSMT4" ShapeID="_x0000_i1777" DrawAspect="Content" ObjectID="_1689704850" r:id="rId138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</w:t>
      </w:r>
    </w:p>
    <w:p w14:paraId="08F11FB7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5350E3DA">
          <v:shape id="_x0000_i1778" type="#_x0000_t75" style="width:9.2pt;height:12.55pt" o:ole="">
            <v:imagedata r:id="rId1388" o:title=""/>
          </v:shape>
          <o:OLEObject Type="Embed" ProgID="Equation.DSMT4" ShapeID="_x0000_i1778" DrawAspect="Content" ObjectID="_1689704851" r:id="rId138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330" w:dyaOrig="615" w14:anchorId="61420F84">
          <v:shape id="_x0000_i1779" type="#_x0000_t75" style="width:15.9pt;height:30.15pt" o:ole="">
            <v:imagedata r:id="rId1390" o:title=""/>
          </v:shape>
          <o:OLEObject Type="Embed" ProgID="Equation.DSMT4" ShapeID="_x0000_i1779" DrawAspect="Content" ObjectID="_1689704852" r:id="rId139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3E5A1551">
          <v:shape id="_x0000_i1780" type="#_x0000_t75" style="width:12.55pt;height:30.15pt" o:ole="">
            <v:imagedata r:id="rId1392" o:title=""/>
          </v:shape>
          <o:OLEObject Type="Embed" ProgID="Equation.DSMT4" ShapeID="_x0000_i1780" DrawAspect="Content" ObjectID="_1689704853" r:id="rId139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20F0A084">
          <v:shape id="_x0000_i1781" type="#_x0000_t75" style="width:9.2pt;height:14.25pt" o:ole="">
            <v:imagedata r:id="rId1394" o:title=""/>
          </v:shape>
          <o:OLEObject Type="Embed" ProgID="Equation.DSMT4" ShapeID="_x0000_i1781" DrawAspect="Content" ObjectID="_1689704854" r:id="rId139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55A5A7E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Lời giải</w:t>
      </w:r>
    </w:p>
    <w:p w14:paraId="164E514B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Chọn B</w:t>
      </w:r>
    </w:p>
    <w:p w14:paraId="55916297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Áp dụng BĐT Cauchy ta được:</w:t>
      </w:r>
    </w:p>
    <w:p w14:paraId="45802B79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34"/>
          <w:sz w:val="24"/>
          <w:szCs w:val="24"/>
        </w:rPr>
        <w:object w:dxaOrig="6150" w:dyaOrig="795" w14:anchorId="4A4AA47F">
          <v:shape id="_x0000_i1782" type="#_x0000_t75" style="width:308.1pt;height:40.2pt" o:ole="">
            <v:imagedata r:id="rId1396" o:title=""/>
          </v:shape>
          <o:OLEObject Type="Embed" ProgID="Equation.DSMT4" ShapeID="_x0000_i1782" DrawAspect="Content" ObjectID="_1689704855" r:id="rId1397"/>
        </w:object>
      </w:r>
    </w:p>
    <w:p w14:paraId="61109B05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4350" w:dyaOrig="780" w14:anchorId="2C956CFC">
          <v:shape id="_x0000_i1783" type="#_x0000_t75" style="width:217.65pt;height:38.5pt" o:ole="">
            <v:imagedata r:id="rId1398" o:title=""/>
          </v:shape>
          <o:OLEObject Type="Embed" ProgID="Equation.DSMT4" ShapeID="_x0000_i1783" DrawAspect="Content" ObjectID="_1689704856" r:id="rId139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517F564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465" w:dyaOrig="255" w14:anchorId="7B82D902">
          <v:shape id="_x0000_i1784" type="#_x0000_t75" style="width:23.45pt;height:12.55pt" o:ole="">
            <v:imagedata r:id="rId1400" o:title=""/>
          </v:shape>
          <o:OLEObject Type="Embed" ProgID="Equation.DSMT4" ShapeID="_x0000_i1784" DrawAspect="Content" ObjectID="_1689704857" r:id="rId140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xảy ra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215" w:dyaOrig="285" w14:anchorId="65CC1D48">
          <v:shape id="_x0000_i1785" type="#_x0000_t75" style="width:60.3pt;height:14.25pt" o:ole="">
            <v:imagedata r:id="rId1402" o:title=""/>
          </v:shape>
          <o:OLEObject Type="Embed" ProgID="Equation.DSMT4" ShapeID="_x0000_i1785" DrawAspect="Content" ObjectID="_1689704858" r:id="rId140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32DF0B9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Giá trị lớn nhất, giá trị nhỏ nhất của hàm số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920" w:dyaOrig="675" w14:anchorId="628C4139">
          <v:shape id="_x0000_i1786" type="#_x0000_t75" style="width:95.45pt;height:34.35pt" o:ole="">
            <v:imagedata r:id="rId1404" o:title=""/>
          </v:shape>
          <o:OLEObject Type="Embed" ProgID="Equation.DSMT4" ShapeID="_x0000_i1786" DrawAspect="Content" ObjectID="_1689704859" r:id="rId140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lần lượt là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39AF2164">
          <v:shape id="_x0000_i1787" type="#_x0000_t75" style="width:15.9pt;height:13.4pt" o:ole="">
            <v:imagedata r:id="rId1406" o:title=""/>
          </v:shape>
          <o:OLEObject Type="Embed" ProgID="Equation.DSMT4" ShapeID="_x0000_i1787" DrawAspect="Content" ObjectID="_1689704860" r:id="rId140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và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25" w14:anchorId="0EA0D292">
          <v:shape id="_x0000_i1788" type="#_x0000_t75" style="width:13.4pt;height:11.7pt" o:ole="">
            <v:imagedata r:id="rId1408" o:title=""/>
          </v:shape>
          <o:OLEObject Type="Embed" ProgID="Equation.DSMT4" ShapeID="_x0000_i1788" DrawAspect="Content" ObjectID="_1689704861" r:id="rId1409"/>
        </w:object>
      </w:r>
      <w:r w:rsidRPr="00321E2D">
        <w:rPr>
          <w:rFonts w:ascii="Chu Van An" w:hAnsi="Chu Van An" w:cs="Chu Van An"/>
          <w:sz w:val="24"/>
          <w:szCs w:val="24"/>
        </w:rPr>
        <w:t>, tìm mệnh đề đúng.</w:t>
      </w:r>
    </w:p>
    <w:p w14:paraId="64789231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885" w:dyaOrig="630" w14:anchorId="4ABAEB54">
          <v:shape id="_x0000_i1789" type="#_x0000_t75" style="width:44.35pt;height:31pt" o:ole="">
            <v:imagedata r:id="rId1410" o:title=""/>
          </v:shape>
          <o:OLEObject Type="Embed" ProgID="Equation.DSMT4" ShapeID="_x0000_i1789" DrawAspect="Content" ObjectID="_1689704862" r:id="rId1411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30" w14:anchorId="7FE2C982">
          <v:shape id="_x0000_i1790" type="#_x0000_t75" style="width:37.65pt;height:31pt" o:ole="">
            <v:imagedata r:id="rId1412" o:title=""/>
          </v:shape>
          <o:OLEObject Type="Embed" ProgID="Equation.DSMT4" ShapeID="_x0000_i1790" DrawAspect="Content" ObjectID="_1689704863" r:id="rId1413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095" w:dyaOrig="630" w14:anchorId="3A5971D2">
          <v:shape id="_x0000_i1791" type="#_x0000_t75" style="width:55.25pt;height:31pt" o:ole="">
            <v:imagedata r:id="rId1414" o:title=""/>
          </v:shape>
          <o:OLEObject Type="Embed" ProgID="Equation.DSMT4" ShapeID="_x0000_i1791" DrawAspect="Content" ObjectID="_1689704864" r:id="rId1415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30" w14:anchorId="147046DB">
          <v:shape id="_x0000_i1792" type="#_x0000_t75" style="width:52.75pt;height:31pt" o:ole="">
            <v:imagedata r:id="rId1416" o:title=""/>
          </v:shape>
          <o:OLEObject Type="Embed" ProgID="Equation.DSMT4" ShapeID="_x0000_i1792" DrawAspect="Content" ObjectID="_1689704865" r:id="rId1417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08D495B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321E2D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4743DC95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17226A3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3315" w:dyaOrig="735" w14:anchorId="325AF090">
          <v:shape id="_x0000_i1793" type="#_x0000_t75" style="width:165.75pt;height:36.85pt" o:ole="">
            <v:imagedata r:id="rId1418" o:title=""/>
          </v:shape>
          <o:OLEObject Type="Embed" ProgID="Equation.DSMT4" ShapeID="_x0000_i1793" DrawAspect="Content" ObjectID="_1689704866" r:id="rId1419"/>
        </w:object>
      </w:r>
    </w:p>
    <w:p w14:paraId="6340E65F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position w:val="-52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Cách</w: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sz w:val="24"/>
          <w:szCs w:val="24"/>
        </w:rPr>
        <w:t>1:</w: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7455" w:dyaOrig="690" w14:anchorId="65CB9635">
          <v:shape id="_x0000_i1794" type="#_x0000_t75" style="width:372.55pt;height:34.35pt" o:ole="">
            <v:imagedata r:id="rId1420" o:title=""/>
          </v:shape>
          <o:OLEObject Type="Embed" ProgID="Equation.DSMT4" ShapeID="_x0000_i1794" DrawAspect="Content" ObjectID="_1689704867" r:id="rId1421"/>
        </w:object>
      </w:r>
    </w:p>
    <w:p w14:paraId="4BD2BC54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Xét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3510" w:dyaOrig="435" w14:anchorId="4E4E5D8C">
          <v:shape id="_x0000_i1795" type="#_x0000_t75" style="width:175pt;height:21.75pt" o:ole="">
            <v:imagedata r:id="rId1422" o:title=""/>
          </v:shape>
          <o:OLEObject Type="Embed" ProgID="Equation.DSMT4" ShapeID="_x0000_i1795" DrawAspect="Content" ObjectID="_1689704868" r:id="rId1423"/>
        </w:object>
      </w:r>
    </w:p>
    <w:p w14:paraId="6E8FB8FB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position w:val="-42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3915" w:dyaOrig="315" w14:anchorId="2F67AC16">
          <v:shape id="_x0000_i1796" type="#_x0000_t75" style="width:195.9pt;height:15.9pt" o:ole="">
            <v:imagedata r:id="rId1424" o:title=""/>
          </v:shape>
          <o:OLEObject Type="Embed" ProgID="Equation.DSMT4" ShapeID="_x0000_i1796" DrawAspect="Content" ObjectID="_1689704869" r:id="rId1425"/>
        </w:object>
      </w:r>
    </w:p>
    <w:p w14:paraId="1AB8668D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46"/>
          <w:sz w:val="24"/>
          <w:szCs w:val="24"/>
        </w:rPr>
        <w:object w:dxaOrig="3075" w:dyaOrig="1035" w14:anchorId="374194DF">
          <v:shape id="_x0000_i1797" type="#_x0000_t75" style="width:153.2pt;height:51.9pt" o:ole="">
            <v:imagedata r:id="rId1426" o:title=""/>
          </v:shape>
          <o:OLEObject Type="Embed" ProgID="Equation.DSMT4" ShapeID="_x0000_i1797" DrawAspect="Content" ObjectID="_1689704870" r:id="rId1427"/>
        </w:object>
      </w:r>
    </w:p>
    <w:p w14:paraId="2F430252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position w:val="-32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eastAsia="Times New Roman" w:hAnsi="Chu Van An" w:cs="Chu Van An"/>
          <w:position w:val="-38"/>
          <w:sz w:val="24"/>
          <w:szCs w:val="24"/>
        </w:rPr>
        <w:object w:dxaOrig="6330" w:dyaOrig="885" w14:anchorId="69F8F06C">
          <v:shape id="_x0000_i1798" type="#_x0000_t75" style="width:316.45pt;height:44.35pt" o:ole="">
            <v:imagedata r:id="rId1428" o:title=""/>
          </v:shape>
          <o:OLEObject Type="Embed" ProgID="Equation.DSMT4" ShapeID="_x0000_i1798" DrawAspect="Content" ObjectID="_1689704871" r:id="rId1429"/>
        </w:object>
      </w:r>
    </w:p>
    <w:p w14:paraId="38BCC820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38"/>
          <w:sz w:val="24"/>
          <w:szCs w:val="24"/>
        </w:rPr>
        <w:object w:dxaOrig="3705" w:dyaOrig="840" w14:anchorId="0E2C4F08">
          <v:shape id="_x0000_i1799" type="#_x0000_t75" style="width:185pt;height:41.85pt" o:ole="">
            <v:imagedata r:id="rId1430" o:title=""/>
          </v:shape>
          <o:OLEObject Type="Embed" ProgID="Equation.DSMT4" ShapeID="_x0000_i1799" DrawAspect="Content" ObjectID="_1689704872" r:id="rId143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3D564047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position w:val="-32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Lại có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6075" w:dyaOrig="750" w14:anchorId="54E099AE">
          <v:shape id="_x0000_i1800" type="#_x0000_t75" style="width:303.9pt;height:37.65pt" o:ole="">
            <v:imagedata r:id="rId1432" o:title=""/>
          </v:shape>
          <o:OLEObject Type="Embed" ProgID="Equation.DSMT4" ShapeID="_x0000_i1800" DrawAspect="Content" ObjectID="_1689704873" r:id="rId1433"/>
        </w:object>
      </w:r>
    </w:p>
    <w:p w14:paraId="30ECB6AA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position w:val="-32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3000" w:dyaOrig="720" w14:anchorId="477495C2">
          <v:shape id="_x0000_i1801" type="#_x0000_t75" style="width:149.85pt;height:36pt" o:ole="">
            <v:imagedata r:id="rId1434" o:title=""/>
          </v:shape>
          <o:OLEObject Type="Embed" ProgID="Equation.DSMT4" ShapeID="_x0000_i1801" DrawAspect="Content" ObjectID="_1689704874" r:id="rId1435"/>
        </w:object>
      </w:r>
    </w:p>
    <w:p w14:paraId="04286D8E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190" w:dyaOrig="630" w14:anchorId="5EA1FC61">
          <v:shape id="_x0000_i1802" type="#_x0000_t75" style="width:109.65pt;height:31pt" o:ole="">
            <v:imagedata r:id="rId1436" o:title=""/>
          </v:shape>
          <o:OLEObject Type="Embed" ProgID="Equation.DSMT4" ShapeID="_x0000_i1802" DrawAspect="Content" ObjectID="_1689704875" r:id="rId143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DFF933D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position w:val="-24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Cách</w: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sz w:val="24"/>
          <w:szCs w:val="24"/>
        </w:rPr>
        <w:t>2:</w:t>
      </w:r>
      <w:r w:rsidRPr="00321E2D">
        <w:rPr>
          <w:rFonts w:ascii="Chu Van An" w:hAnsi="Chu Van An" w:cs="Chu Van An"/>
          <w:sz w:val="24"/>
          <w:szCs w:val="24"/>
        </w:rPr>
        <w:t xml:space="preserve"> Ta có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5340" w:dyaOrig="675" w14:anchorId="075C0B54">
          <v:shape id="_x0000_i1803" type="#_x0000_t75" style="width:267.05pt;height:34.35pt" o:ole="">
            <v:imagedata r:id="rId1438" o:title=""/>
          </v:shape>
          <o:OLEObject Type="Embed" ProgID="Equation.DSMT4" ShapeID="_x0000_i1803" DrawAspect="Content" ObjectID="_1689704876" r:id="rId1439"/>
        </w:object>
      </w:r>
    </w:p>
    <w:p w14:paraId="70C05CE7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3615" w:dyaOrig="405" w14:anchorId="712B532E">
          <v:shape id="_x0000_i1804" type="#_x0000_t75" style="width:180.85pt;height:20.1pt" o:ole="">
            <v:imagedata r:id="rId1440" o:title=""/>
          </v:shape>
          <o:OLEObject Type="Embed" ProgID="Equation.DSMT4" ShapeID="_x0000_i1804" DrawAspect="Content" ObjectID="_1689704877" r:id="rId1441"/>
        </w:object>
      </w:r>
    </w:p>
    <w:p w14:paraId="1EB910A4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position w:val="-32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TH1:</w: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2715" w:dyaOrig="315" w14:anchorId="2622F85C">
          <v:shape id="_x0000_i1805" type="#_x0000_t75" style="width:135.65pt;height:15.9pt" o:ole="">
            <v:imagedata r:id="rId1442" o:title=""/>
          </v:shape>
          <o:OLEObject Type="Embed" ProgID="Equation.DSMT4" ShapeID="_x0000_i1805" DrawAspect="Content" ObjectID="_1689704878" r:id="rId1443"/>
        </w:object>
      </w:r>
      <w:r w:rsidRPr="00321E2D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sz w:val="24"/>
          <w:szCs w:val="24"/>
        </w:rPr>
        <w:t>(1)</w:t>
      </w:r>
    </w:p>
    <w:p w14:paraId="3CC02DD5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position w:val="-32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TH2:</w: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1755" w:dyaOrig="315" w14:anchorId="269EA396">
          <v:shape id="_x0000_i1806" type="#_x0000_t75" style="width:87.9pt;height:15.9pt" o:ole="">
            <v:imagedata r:id="rId1444" o:title=""/>
          </v:shape>
          <o:OLEObject Type="Embed" ProgID="Equation.DSMT4" ShapeID="_x0000_i1806" DrawAspect="Content" ObjectID="_1689704879" r:id="rId1445"/>
        </w:object>
      </w:r>
    </w:p>
    <w:p w14:paraId="33AB1E72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Phương trình </w:t>
      </w:r>
      <w:r w:rsidRPr="00321E2D">
        <w:rPr>
          <w:rFonts w:ascii="Chu Van An" w:eastAsia="Times New Roman" w:hAnsi="Chu Van An" w:cs="Chu Van An"/>
          <w:b/>
          <w:position w:val="-14"/>
          <w:sz w:val="24"/>
          <w:szCs w:val="24"/>
        </w:rPr>
        <w:object w:dxaOrig="3285" w:dyaOrig="405" w14:anchorId="2EF673E1">
          <v:shape id="_x0000_i1807" type="#_x0000_t75" style="width:164.1pt;height:20.1pt" o:ole="">
            <v:imagedata r:id="rId1446" o:title=""/>
          </v:shape>
          <o:OLEObject Type="Embed" ProgID="Equation.DSMT4" ShapeID="_x0000_i1807" DrawAspect="Content" ObjectID="_1689704880" r:id="rId144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có nghiệm </w:t>
      </w:r>
      <w:r w:rsidRPr="00321E2D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95" w:dyaOrig="225" w14:anchorId="3FC85608">
          <v:shape id="_x0000_i1808" type="#_x0000_t75" style="width:9.2pt;height:11.7pt" o:ole="">
            <v:imagedata r:id="rId1448" o:title=""/>
          </v:shape>
          <o:OLEObject Type="Embed" ProgID="Equation.DSMT4" ShapeID="_x0000_i1808" DrawAspect="Content" ObjectID="_1689704881" r:id="rId144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khi và chỉ khi </w:t>
      </w:r>
      <w:r w:rsidRPr="00321E2D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600" w:dyaOrig="285" w14:anchorId="03993BD7">
          <v:shape id="_x0000_i1809" type="#_x0000_t75" style="width:30.15pt;height:14.25pt" o:ole="">
            <v:imagedata r:id="rId1450" o:title=""/>
          </v:shape>
          <o:OLEObject Type="Embed" ProgID="Equation.DSMT4" ShapeID="_x0000_i1809" DrawAspect="Content" ObjectID="_1689704882" r:id="rId1451"/>
        </w:object>
      </w:r>
    </w:p>
    <w:p w14:paraId="46BBBBA1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position w:val="-14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3840" w:dyaOrig="435" w14:anchorId="28994CCC">
          <v:shape id="_x0000_i1810" type="#_x0000_t75" style="width:192.55pt;height:21.75pt" o:ole="">
            <v:imagedata r:id="rId1452" o:title=""/>
          </v:shape>
          <o:OLEObject Type="Embed" ProgID="Equation.DSMT4" ShapeID="_x0000_i1810" DrawAspect="Content" ObjectID="_1689704883" r:id="rId1453"/>
        </w:object>
      </w:r>
    </w:p>
    <w:p w14:paraId="2B19DC84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3285" w:dyaOrig="690" w14:anchorId="1C23EF99">
          <v:shape id="_x0000_i1811" type="#_x0000_t75" style="width:164.1pt;height:34.35pt" o:ole="">
            <v:imagedata r:id="rId1454" o:title=""/>
          </v:shape>
          <o:OLEObject Type="Embed" ProgID="Equation.DSMT4" ShapeID="_x0000_i1811" DrawAspect="Content" ObjectID="_1689704884" r:id="rId145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sz w:val="24"/>
          <w:szCs w:val="24"/>
        </w:rPr>
        <w:t>(2)</w:t>
      </w:r>
    </w:p>
    <w:p w14:paraId="1A2D834E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Từ </w:t>
      </w:r>
      <w:r w:rsidRPr="00321E2D">
        <w:rPr>
          <w:rFonts w:ascii="Chu Van An" w:hAnsi="Chu Van An" w:cs="Chu Van An"/>
          <w:b/>
          <w:sz w:val="24"/>
          <w:szCs w:val="24"/>
        </w:rPr>
        <w:t>(1)</w:t>
      </w:r>
      <w:r w:rsidRPr="00321E2D">
        <w:rPr>
          <w:rFonts w:ascii="Chu Van An" w:hAnsi="Chu Van An" w:cs="Chu Van An"/>
          <w:sz w:val="24"/>
          <w:szCs w:val="24"/>
        </w:rPr>
        <w:t xml:space="preserve"> và </w:t>
      </w:r>
      <w:r w:rsidRPr="00321E2D">
        <w:rPr>
          <w:rFonts w:ascii="Chu Van An" w:hAnsi="Chu Van An" w:cs="Chu Van An"/>
          <w:b/>
          <w:sz w:val="24"/>
          <w:szCs w:val="24"/>
        </w:rPr>
        <w:t>(2)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665" w:dyaOrig="630" w14:anchorId="29AB90FB">
          <v:shape id="_x0000_i1812" type="#_x0000_t75" style="width:83.7pt;height:31pt" o:ole="">
            <v:imagedata r:id="rId1456" o:title=""/>
          </v:shape>
          <o:OLEObject Type="Embed" ProgID="Equation.DSMT4" ShapeID="_x0000_i1812" DrawAspect="Content" ObjectID="_1689704885" r:id="rId1457"/>
        </w:objec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190" w:dyaOrig="630" w14:anchorId="35E5C334">
          <v:shape id="_x0000_i1813" type="#_x0000_t75" style="width:109.65pt;height:31pt" o:ole="">
            <v:imagedata r:id="rId1436" o:title=""/>
          </v:shape>
          <o:OLEObject Type="Embed" ProgID="Equation.DSMT4" ShapeID="_x0000_i1813" DrawAspect="Content" ObjectID="_1689704886" r:id="rId1458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F130886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420" w:dyaOrig="270" w14:anchorId="4A7E6972">
          <v:shape id="_x0000_i1814" type="#_x0000_t75" style="width:20.95pt;height:13.4pt" o:ole="">
            <v:imagedata r:id="rId1459" o:title=""/>
          </v:shape>
          <o:OLEObject Type="Embed" ProgID="Equation.DSMT4" ShapeID="_x0000_i1814" DrawAspect="Content" ObjectID="_1689704887" r:id="rId146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thỏa mãn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1035" w:dyaOrig="720" w14:anchorId="6EA02629">
          <v:shape id="_x0000_i1815" type="#_x0000_t75" style="width:51.9pt;height:36pt" o:ole="">
            <v:imagedata r:id="rId1461" o:title=""/>
          </v:shape>
          <o:OLEObject Type="Embed" ProgID="Equation.DSMT4" ShapeID="_x0000_i1815" DrawAspect="Content" ObjectID="_1689704888" r:id="rId146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nhỏ nhất của biểu thức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1095" w:dyaOrig="660" w14:anchorId="10E4D461">
          <v:shape id="_x0000_i1816" type="#_x0000_t75" style="width:55.25pt;height:33.5pt" o:ole="">
            <v:imagedata r:id="rId1463" o:title=""/>
          </v:shape>
          <o:OLEObject Type="Embed" ProgID="Equation.DSMT4" ShapeID="_x0000_i1816" DrawAspect="Content" ObjectID="_1689704889" r:id="rId146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</w:t>
      </w:r>
    </w:p>
    <w:p w14:paraId="783AD791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8.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10.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7.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9.</w:t>
      </w:r>
    </w:p>
    <w:p w14:paraId="046CBC2F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A7BF6C5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0B6B709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lastRenderedPageBreak/>
        <w:t xml:space="preserve">Có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6225" w:dyaOrig="735" w14:anchorId="35B44CDA">
          <v:shape id="_x0000_i1817" type="#_x0000_t75" style="width:311.45pt;height:36.85pt" o:ole="">
            <v:imagedata r:id="rId1465" o:title=""/>
          </v:shape>
          <o:OLEObject Type="Embed" ProgID="Equation.DSMT4" ShapeID="_x0000_i1817" DrawAspect="Content" ObjectID="_1689704890" r:id="rId146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30" w14:anchorId="60F52933">
          <v:shape id="_x0000_i1818" type="#_x0000_t75" style="width:47.7pt;height:15.9pt" o:ole="">
            <v:imagedata r:id="rId1467" o:title=""/>
          </v:shape>
          <o:OLEObject Type="Embed" ProgID="Equation.DSMT4" ShapeID="_x0000_i1818" DrawAspect="Content" ObjectID="_1689704891" r:id="rId146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Dấu bằng xảy ra khi </w:t>
      </w:r>
      <w:r w:rsidRPr="00321E2D">
        <w:rPr>
          <w:rFonts w:ascii="Chu Van An" w:eastAsia="Times New Roman" w:hAnsi="Chu Van An" w:cs="Chu Van An"/>
          <w:position w:val="-82"/>
          <w:sz w:val="24"/>
          <w:szCs w:val="24"/>
        </w:rPr>
        <w:object w:dxaOrig="2085" w:dyaOrig="1770" w14:anchorId="383A79D8">
          <v:shape id="_x0000_i1819" type="#_x0000_t75" style="width:103.8pt;height:87.9pt" o:ole="">
            <v:imagedata r:id="rId1469" o:title=""/>
          </v:shape>
          <o:OLEObject Type="Embed" ProgID="Equation.DSMT4" ShapeID="_x0000_i1819" DrawAspect="Content" ObjectID="_1689704892" r:id="rId147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Vậy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30" w14:anchorId="36613806">
          <v:shape id="_x0000_i1820" type="#_x0000_t75" style="width:54.4pt;height:15.9pt" o:ole="">
            <v:imagedata r:id="rId1471" o:title=""/>
          </v:shape>
          <o:OLEObject Type="Embed" ProgID="Equation.DSMT4" ShapeID="_x0000_i1820" DrawAspect="Content" ObjectID="_1689704893" r:id="rId1472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C98BB72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Có bao nhiêu giá trị </w:t>
      </w:r>
      <w:r w:rsidRPr="00321E2D">
        <w:rPr>
          <w:rFonts w:ascii="Chu Van An" w:eastAsia="Times New Roman" w:hAnsi="Chu Van An" w:cs="Chu Van An"/>
          <w:b/>
          <w:color w:val="0000FF"/>
          <w:position w:val="-12"/>
          <w:sz w:val="24"/>
          <w:szCs w:val="24"/>
        </w:rPr>
        <w:object w:dxaOrig="255" w:dyaOrig="360" w14:anchorId="4AAF0EE1">
          <v:shape id="_x0000_i1821" type="#_x0000_t75" style="width:12.55pt;height:18.4pt" o:ole="">
            <v:imagedata r:id="rId1473" o:title=""/>
          </v:shape>
          <o:OLEObject Type="Embed" ProgID="Equation.DSMT4" ShapeID="_x0000_i1821" DrawAspect="Content" ObjectID="_1689704894" r:id="rId1474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để hàm số </w:t>
      </w:r>
      <w:r w:rsidRPr="00321E2D">
        <w:rPr>
          <w:rFonts w:ascii="Chu Van An" w:eastAsia="Times New Roman" w:hAnsi="Chu Van An" w:cs="Chu Van An"/>
          <w:noProof/>
          <w:position w:val="-16"/>
          <w:sz w:val="24"/>
          <w:szCs w:val="24"/>
        </w:rPr>
        <w:object w:dxaOrig="2535" w:dyaOrig="480" w14:anchorId="38DA9944">
          <v:shape id="_x0000_i1822" type="#_x0000_t75" style="width:127.25pt;height:23.45pt" o:ole="">
            <v:imagedata r:id="rId1475" o:title=""/>
          </v:shape>
          <o:OLEObject Type="Embed" ProgID="Equation.DSMT4" ShapeID="_x0000_i1822" DrawAspect="Content" ObjectID="_1689704895" r:id="rId1476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đạt giá trị lớn nhất trên </w:t>
      </w:r>
      <w:r w:rsidRPr="00321E2D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660" w:dyaOrig="405" w14:anchorId="3536A324">
          <v:shape id="_x0000_i1823" type="#_x0000_t75" style="width:33.5pt;height:20.1pt" o:ole="">
            <v:imagedata r:id="rId1477" o:title=""/>
          </v:shape>
          <o:OLEObject Type="Embed" ProgID="Equation.DSMT4" ShapeID="_x0000_i1823" DrawAspect="Content" ObjectID="_1689704896" r:id="rId1478"/>
        </w:objec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  <w:lang w:val="fr-FR"/>
        </w:rPr>
        <w:t>tại </w:t>
      </w:r>
      <w:r w:rsidRPr="00321E2D">
        <w:rPr>
          <w:rFonts w:ascii="Chu Van An" w:eastAsia="Times New Roman" w:hAnsi="Chu Van An" w:cs="Chu Van An"/>
          <w:position w:val="-12"/>
          <w:sz w:val="24"/>
          <w:szCs w:val="24"/>
          <w:lang w:val="fr-FR"/>
        </w:rPr>
        <w:object w:dxaOrig="615" w:dyaOrig="360" w14:anchorId="0C1D62F7">
          <v:shape id="_x0000_i1824" type="#_x0000_t75" style="width:30.15pt;height:18.4pt" o:ole="">
            <v:imagedata r:id="rId1479" o:title=""/>
          </v:shape>
          <o:OLEObject Type="Embed" ProgID="Equation.DSMT4" ShapeID="_x0000_i1824" DrawAspect="Content" ObjectID="_1689704897" r:id="rId1480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?</w:t>
      </w:r>
    </w:p>
    <w:p w14:paraId="6A5BE2D2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321E2D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95" w:dyaOrig="255" w14:anchorId="5E6A4AC3">
          <v:shape id="_x0000_i1825" type="#_x0000_t75" style="width:9.2pt;height:12.55pt" o:ole="">
            <v:imagedata r:id="rId1481" o:title=""/>
          </v:shape>
          <o:OLEObject Type="Embed" ProgID="Equation.DSMT4" ShapeID="_x0000_i1825" DrawAspect="Content" ObjectID="_1689704898" r:id="rId1482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300" w14:anchorId="2EC2FB0D">
          <v:shape id="_x0000_i1826" type="#_x0000_t75" style="width:9.2pt;height:15.05pt" o:ole="">
            <v:imagedata r:id="rId1483" o:title=""/>
          </v:shape>
          <o:OLEObject Type="Embed" ProgID="Equation.DSMT4" ShapeID="_x0000_i1826" DrawAspect="Content" ObjectID="_1689704899" r:id="rId1484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95" w:dyaOrig="300" w14:anchorId="0925DDE5">
          <v:shape id="_x0000_i1827" type="#_x0000_t75" style="width:9.2pt;height:15.05pt" o:ole="">
            <v:imagedata r:id="rId1485" o:title=""/>
          </v:shape>
          <o:OLEObject Type="Embed" ProgID="Equation.DSMT4" ShapeID="_x0000_i1827" DrawAspect="Content" ObjectID="_1689704900" r:id="rId1486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321E2D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300" w:dyaOrig="300" w14:anchorId="0CBE4833">
          <v:shape id="_x0000_i1828" type="#_x0000_t75" style="width:15.05pt;height:15.05pt" o:ole="">
            <v:imagedata r:id="rId1487" o:title=""/>
          </v:shape>
          <o:OLEObject Type="Embed" ProgID="Equation.DSMT4" ShapeID="_x0000_i1828" DrawAspect="Content" ObjectID="_1689704901" r:id="rId1488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>.</w:t>
      </w:r>
    </w:p>
    <w:p w14:paraId="62198D65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952463E" w14:textId="77777777" w:rsidR="00A64475" w:rsidRPr="00321E2D" w:rsidRDefault="00A64475" w:rsidP="00321E2D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eastAsia="Calibri" w:hAnsi="Chu Van An" w:cs="Chu Van An"/>
          <w:b/>
          <w:color w:val="FF0000"/>
          <w:sz w:val="24"/>
          <w:szCs w:val="24"/>
          <w:u w:val="single"/>
        </w:rPr>
        <w:t>Chọn A</w:t>
      </w:r>
    </w:p>
    <w:p w14:paraId="345D773D" w14:textId="77777777" w:rsidR="00A64475" w:rsidRPr="00321E2D" w:rsidRDefault="00A64475" w:rsidP="00321E2D">
      <w:pPr>
        <w:spacing w:line="240" w:lineRule="auto"/>
        <w:ind w:left="992"/>
        <w:contextualSpacing/>
        <w:rPr>
          <w:rFonts w:ascii="Chu Van An" w:eastAsia="Times New Rom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eastAsia="Times New Roman" w:hAnsi="Chu Van An" w:cs="Chu Van An"/>
          <w:noProof/>
          <w:position w:val="-16"/>
          <w:sz w:val="24"/>
          <w:szCs w:val="24"/>
        </w:rPr>
        <w:object w:dxaOrig="2535" w:dyaOrig="480" w14:anchorId="7AE4943B">
          <v:shape id="_x0000_i1829" type="#_x0000_t75" style="width:127.25pt;height:23.45pt" o:ole="">
            <v:imagedata r:id="rId1475" o:title=""/>
          </v:shape>
          <o:OLEObject Type="Embed" ProgID="Equation.DSMT4" ShapeID="_x0000_i1829" DrawAspect="Content" ObjectID="_1689704902" r:id="rId1489"/>
        </w:object>
      </w:r>
      <w:r w:rsidRPr="00321E2D">
        <w:rPr>
          <w:rFonts w:ascii="Chu Van An" w:eastAsia="Times New Roman" w:hAnsi="Chu Van An" w:cs="Chu Van An"/>
          <w:noProof/>
          <w:position w:val="-16"/>
          <w:sz w:val="24"/>
          <w:szCs w:val="24"/>
        </w:rPr>
        <w:object w:dxaOrig="2850" w:dyaOrig="420" w14:anchorId="2E17951E">
          <v:shape id="_x0000_i1830" type="#_x0000_t75" style="width:142.35pt;height:20.95pt" o:ole="">
            <v:imagedata r:id="rId1490" o:title=""/>
          </v:shape>
          <o:OLEObject Type="Embed" ProgID="Equation.DSMT4" ShapeID="_x0000_i1830" DrawAspect="Content" ObjectID="_1689704903" r:id="rId1491"/>
        </w:object>
      </w:r>
      <w:r w:rsidRPr="00321E2D">
        <w:rPr>
          <w:rFonts w:ascii="Chu Van An" w:eastAsia="Times New Roman" w:hAnsi="Chu Van An" w:cs="Chu Van An"/>
          <w:noProof/>
          <w:position w:val="-16"/>
          <w:sz w:val="24"/>
          <w:szCs w:val="24"/>
        </w:rPr>
        <w:object w:dxaOrig="2775" w:dyaOrig="420" w14:anchorId="59C07923">
          <v:shape id="_x0000_i1831" type="#_x0000_t75" style="width:139pt;height:20.95pt" o:ole="">
            <v:imagedata r:id="rId1492" o:title=""/>
          </v:shape>
          <o:OLEObject Type="Embed" ProgID="Equation.DSMT4" ShapeID="_x0000_i1831" DrawAspect="Content" ObjectID="_1689704904" r:id="rId1493"/>
        </w:object>
      </w:r>
      <w:r w:rsidRPr="00321E2D">
        <w:rPr>
          <w:rFonts w:ascii="Chu Van An" w:eastAsia="Times New Roman" w:hAnsi="Chu Van An" w:cs="Chu Van An"/>
          <w:noProof/>
          <w:position w:val="-32"/>
          <w:sz w:val="24"/>
          <w:szCs w:val="24"/>
        </w:rPr>
        <w:object w:dxaOrig="6360" w:dyaOrig="810" w14:anchorId="47F41A5E">
          <v:shape id="_x0000_i1832" type="#_x0000_t75" style="width:318.15pt;height:41pt" o:ole="">
            <v:imagedata r:id="rId1494" o:title=""/>
          </v:shape>
          <o:OLEObject Type="Embed" ProgID="Equation.DSMT4" ShapeID="_x0000_i1832" DrawAspect="Content" ObjectID="_1689704905" r:id="rId149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0B43A47" w14:textId="77777777" w:rsidR="00A64475" w:rsidRPr="00321E2D" w:rsidRDefault="00A64475" w:rsidP="00321E2D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</w:t>
      </w:r>
      <w:r w:rsidRPr="00321E2D">
        <w:rPr>
          <w:rFonts w:ascii="Chu Van An" w:hAnsi="Chu Van An" w:cs="Chu Van An"/>
          <w:noProof/>
          <w:sz w:val="24"/>
          <w:szCs w:val="24"/>
        </w:rPr>
        <w:t>bằng</w:t>
      </w:r>
      <w:r w:rsidRPr="00321E2D">
        <w:rPr>
          <w:rFonts w:ascii="Chu Van An" w:hAnsi="Chu Van An" w:cs="Chu Van An"/>
          <w:sz w:val="24"/>
          <w:szCs w:val="24"/>
        </w:rPr>
        <w:t xml:space="preserve"> xảy ra khi </w:t>
      </w:r>
      <w:r w:rsidRPr="00321E2D">
        <w:rPr>
          <w:rFonts w:ascii="Chu Van An" w:eastAsia="Times New Roman" w:hAnsi="Chu Van An" w:cs="Chu Van An"/>
          <w:noProof/>
          <w:position w:val="-72"/>
          <w:sz w:val="24"/>
          <w:szCs w:val="24"/>
        </w:rPr>
        <w:object w:dxaOrig="6165" w:dyaOrig="1560" w14:anchorId="7AA45C24">
          <v:shape id="_x0000_i1833" type="#_x0000_t75" style="width:308.1pt;height:77.85pt" o:ole="">
            <v:imagedata r:id="rId1496" o:title=""/>
          </v:shape>
          <o:OLEObject Type="Embed" ProgID="Equation.DSMT4" ShapeID="_x0000_i1833" DrawAspect="Content" ObjectID="_1689704906" r:id="rId149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1D2C647A" w14:textId="77777777" w:rsidR="00A64475" w:rsidRPr="00321E2D" w:rsidRDefault="00A64475" w:rsidP="00321E2D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có 4 </w:t>
      </w:r>
      <w:r w:rsidRPr="00321E2D">
        <w:rPr>
          <w:rFonts w:ascii="Chu Van An" w:hAnsi="Chu Van An" w:cs="Chu Van An"/>
          <w:noProof/>
          <w:sz w:val="24"/>
          <w:szCs w:val="24"/>
        </w:rPr>
        <w:t>giá</w:t>
      </w:r>
      <w:r w:rsidRPr="00321E2D">
        <w:rPr>
          <w:rFonts w:ascii="Chu Van An" w:hAnsi="Chu Van An" w:cs="Chu Van An"/>
          <w:sz w:val="24"/>
          <w:szCs w:val="24"/>
        </w:rPr>
        <w:t xml:space="preserve"> trị của </w:t>
      </w:r>
      <w:r w:rsidRPr="00321E2D">
        <w:rPr>
          <w:rFonts w:ascii="Chu Van An" w:eastAsia="Times New Roman" w:hAnsi="Chu Van An" w:cs="Chu Van An"/>
          <w:noProof/>
          <w:position w:val="-6"/>
          <w:sz w:val="24"/>
          <w:szCs w:val="24"/>
        </w:rPr>
        <w:object w:dxaOrig="195" w:dyaOrig="225" w14:anchorId="0E6FC2AC">
          <v:shape id="_x0000_i1834" type="#_x0000_t75" style="width:9.2pt;height:11.7pt" o:ole="">
            <v:imagedata r:id="rId1498" o:title=""/>
          </v:shape>
          <o:OLEObject Type="Embed" ProgID="Equation.DSMT4" ShapeID="_x0000_i1834" DrawAspect="Content" ObjectID="_1689704907" r:id="rId1499"/>
        </w:object>
      </w:r>
      <w:r w:rsidRPr="00321E2D">
        <w:rPr>
          <w:rFonts w:ascii="Chu Van An" w:hAnsi="Chu Van An" w:cs="Chu Van An"/>
          <w:noProof/>
          <w:sz w:val="24"/>
          <w:szCs w:val="24"/>
        </w:rPr>
        <w:t xml:space="preserve"> </w:t>
      </w:r>
      <w:r w:rsidRPr="00321E2D">
        <w:rPr>
          <w:rFonts w:ascii="Chu Van An" w:hAnsi="Chu Van An" w:cs="Chu Van An"/>
          <w:sz w:val="24"/>
          <w:szCs w:val="24"/>
        </w:rPr>
        <w:t xml:space="preserve">thuộc khoảng </w:t>
      </w:r>
      <w:r w:rsidRPr="00321E2D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660" w:dyaOrig="405" w14:anchorId="708C020B">
          <v:shape id="_x0000_i1835" type="#_x0000_t75" style="width:33.5pt;height:20.1pt" o:ole="">
            <v:imagedata r:id="rId1500" o:title=""/>
          </v:shape>
          <o:OLEObject Type="Embed" ProgID="Equation.DSMT4" ShapeID="_x0000_i1835" DrawAspect="Content" ObjectID="_1689704908" r:id="rId150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để hàm số </w:t>
      </w:r>
      <w:r w:rsidRPr="00321E2D">
        <w:rPr>
          <w:rFonts w:ascii="Chu Van An" w:eastAsia="Times New Roman" w:hAnsi="Chu Van An" w:cs="Chu Van An"/>
          <w:noProof/>
          <w:position w:val="-16"/>
          <w:sz w:val="24"/>
          <w:szCs w:val="24"/>
        </w:rPr>
        <w:object w:dxaOrig="2535" w:dyaOrig="480" w14:anchorId="46375DBA">
          <v:shape id="_x0000_i1836" type="#_x0000_t75" style="width:127.25pt;height:23.45pt" o:ole="">
            <v:imagedata r:id="rId1475" o:title=""/>
          </v:shape>
          <o:OLEObject Type="Embed" ProgID="Equation.DSMT4" ShapeID="_x0000_i1836" DrawAspect="Content" ObjectID="_1689704909" r:id="rId1502"/>
        </w:object>
      </w:r>
      <w:r w:rsidRPr="00321E2D">
        <w:rPr>
          <w:rFonts w:ascii="Chu Van An" w:hAnsi="Chu Van An" w:cs="Chu Van An"/>
          <w:sz w:val="24"/>
          <w:szCs w:val="24"/>
        </w:rPr>
        <w:t>đạt giá trị lớn nhất.</w:t>
      </w:r>
    </w:p>
    <w:p w14:paraId="4B175604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color w:val="000000"/>
          <w:sz w:val="24"/>
          <w:szCs w:val="24"/>
        </w:rPr>
        <w:t xml:space="preserve">Cho các số thực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15" w14:anchorId="55137A9E">
          <v:shape id="_x0000_i1837" type="#_x0000_t75" style="width:48.55pt;height:15.9pt" o:ole="">
            <v:imagedata r:id="rId1503" o:title=""/>
          </v:shape>
          <o:OLEObject Type="Embed" ProgID="Equation.DSMT4" ShapeID="_x0000_i1837" DrawAspect="Content" ObjectID="_1689704910" r:id="rId1504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 xml:space="preserve">. Giá trị nhỏ nhất của biểu thức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2325" w:dyaOrig="720" w14:anchorId="6753D544">
          <v:shape id="_x0000_i1838" type="#_x0000_t75" style="width:116.35pt;height:36pt" o:ole="">
            <v:imagedata r:id="rId1505" o:title=""/>
          </v:shape>
          <o:OLEObject Type="Embed" ProgID="Equation.DSMT4" ShapeID="_x0000_i1838" DrawAspect="Content" ObjectID="_1689704911" r:id="rId1506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 xml:space="preserve"> là</w:t>
      </w:r>
    </w:p>
    <w:p w14:paraId="594BB78C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40" w:dyaOrig="615" w14:anchorId="162971B0">
          <v:shape id="_x0000_i1839" type="#_x0000_t75" style="width:12.55pt;height:30.15pt" o:ole="">
            <v:imagedata r:id="rId1507" o:title=""/>
          </v:shape>
          <o:OLEObject Type="Embed" ProgID="Equation.DSMT4" ShapeID="_x0000_i1839" DrawAspect="Content" ObjectID="_1689704912" r:id="rId1508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4EFB3A90">
          <v:shape id="_x0000_i1840" type="#_x0000_t75" style="width:9.2pt;height:14.25pt" o:ole="">
            <v:imagedata r:id="rId1509" o:title=""/>
          </v:shape>
          <o:OLEObject Type="Embed" ProgID="Equation.DSMT4" ShapeID="_x0000_i1840" DrawAspect="Content" ObjectID="_1689704913" r:id="rId1510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702870C">
          <v:shape id="_x0000_i1841" type="#_x0000_t75" style="width:9.2pt;height:12.55pt" o:ole="">
            <v:imagedata r:id="rId1511" o:title=""/>
          </v:shape>
          <o:OLEObject Type="Embed" ProgID="Equation.DSMT4" ShapeID="_x0000_i1841" DrawAspect="Content" ObjectID="_1689704914" r:id="rId1512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57039DF1">
          <v:shape id="_x0000_i1842" type="#_x0000_t75" style="width:15.9pt;height:30.15pt" o:ole="">
            <v:imagedata r:id="rId1513" o:title=""/>
          </v:shape>
          <o:OLEObject Type="Embed" ProgID="Equation.DSMT4" ShapeID="_x0000_i1842" DrawAspect="Content" ObjectID="_1689704915" r:id="rId1514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</w:p>
    <w:p w14:paraId="48CD6128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>Lời giải</w:t>
      </w:r>
    </w:p>
    <w:p w14:paraId="0A151992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pt-BR"/>
        </w:rPr>
        <w:t>Chọn D</w:t>
      </w:r>
    </w:p>
    <w:p w14:paraId="6682A7F0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sz w:val="24"/>
          <w:szCs w:val="24"/>
          <w:lang w:val="pt-BR"/>
        </w:rPr>
        <w:t xml:space="preserve">Áp dụng bất đẳng thức AM-GM cho 3 số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  <w:lang w:val="pt-BR"/>
        </w:rPr>
        <w:object w:dxaOrig="960" w:dyaOrig="315" w14:anchorId="40CF0470">
          <v:shape id="_x0000_i1843" type="#_x0000_t75" style="width:48.55pt;height:15.9pt" o:ole="">
            <v:imagedata r:id="rId1515" o:title=""/>
          </v:shape>
          <o:OLEObject Type="Embed" ProgID="Equation.DSMT4" ShapeID="_x0000_i1843" DrawAspect="Content" ObjectID="_1689704916" r:id="rId1516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 xml:space="preserve"> ta có</w:t>
      </w:r>
    </w:p>
    <w:p w14:paraId="3D71A157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eastAsia="Times New Roman" w:hAnsi="Chu Van An" w:cs="Chu Van An"/>
          <w:position w:val="-28"/>
          <w:sz w:val="24"/>
          <w:szCs w:val="24"/>
          <w:lang w:val="pt-BR"/>
        </w:rPr>
        <w:object w:dxaOrig="3180" w:dyaOrig="660" w14:anchorId="60EA0704">
          <v:shape id="_x0000_i1844" type="#_x0000_t75" style="width:159.05pt;height:33.5pt" o:ole="">
            <v:imagedata r:id="rId1517" o:title=""/>
          </v:shape>
          <o:OLEObject Type="Embed" ProgID="Equation.DSMT4" ShapeID="_x0000_i1844" DrawAspect="Content" ObjectID="_1689704917" r:id="rId1518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 xml:space="preserve">. Dấu “=” xảy ra khi và chỉ khi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900" w:dyaOrig="285" w14:anchorId="0D1C057D">
          <v:shape id="_x0000_i1845" type="#_x0000_t75" style="width:45.2pt;height:14.25pt" o:ole="">
            <v:imagedata r:id="rId1519" o:title=""/>
          </v:shape>
          <o:OLEObject Type="Embed" ProgID="Equation.DSMT4" ShapeID="_x0000_i1845" DrawAspect="Content" ObjectID="_1689704918" r:id="rId1520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</w:p>
    <w:p w14:paraId="4B4769CF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sz w:val="24"/>
          <w:szCs w:val="24"/>
          <w:lang w:val="pt-BR"/>
        </w:rPr>
        <w:t xml:space="preserve">Đặt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  <w:lang w:val="pt-BR"/>
        </w:rPr>
        <w:object w:dxaOrig="1260" w:dyaOrig="660" w14:anchorId="070B4882">
          <v:shape id="_x0000_i1846" type="#_x0000_t75" style="width:62.8pt;height:33.5pt" o:ole="">
            <v:imagedata r:id="rId1521" o:title=""/>
          </v:shape>
          <o:OLEObject Type="Embed" ProgID="Equation.DSMT4" ShapeID="_x0000_i1846" DrawAspect="Content" ObjectID="_1689704919" r:id="rId1522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 xml:space="preserve">,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540" w:dyaOrig="285" w14:anchorId="56E94A43">
          <v:shape id="_x0000_i1847" type="#_x0000_t75" style="width:26.8pt;height:14.25pt" o:ole="">
            <v:imagedata r:id="rId1523" o:title=""/>
          </v:shape>
          <o:OLEObject Type="Embed" ProgID="Equation.DSMT4" ShapeID="_x0000_i1847" DrawAspect="Content" ObjectID="_1689704920" r:id="rId1524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 xml:space="preserve"> thì khi đó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  <w:lang w:val="pt-BR"/>
        </w:rPr>
        <w:object w:dxaOrig="2460" w:dyaOrig="690" w14:anchorId="4ED2DE88">
          <v:shape id="_x0000_i1848" type="#_x0000_t75" style="width:123.05pt;height:34.35pt" o:ole="">
            <v:imagedata r:id="rId1525" o:title=""/>
          </v:shape>
          <o:OLEObject Type="Embed" ProgID="Equation.DSMT4" ShapeID="_x0000_i1848" DrawAspect="Content" ObjectID="_1689704921" r:id="rId1526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</w:p>
    <w:p w14:paraId="0DB316EC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sz w:val="24"/>
          <w:szCs w:val="24"/>
          <w:lang w:val="pt-BR"/>
        </w:rPr>
        <w:t xml:space="preserve">Áp dụng bất đẳng thức AM-GM ta có </w:t>
      </w:r>
      <w:r w:rsidRPr="00321E2D">
        <w:rPr>
          <w:rFonts w:ascii="Chu Van An" w:eastAsia="Times New Roman" w:hAnsi="Chu Van An" w:cs="Chu Van An"/>
          <w:position w:val="-26"/>
          <w:sz w:val="24"/>
          <w:szCs w:val="24"/>
          <w:lang w:val="pt-BR"/>
        </w:rPr>
        <w:object w:dxaOrig="1965" w:dyaOrig="705" w14:anchorId="0AAFDA5B">
          <v:shape id="_x0000_i1849" type="#_x0000_t75" style="width:98.8pt;height:35.15pt" o:ole="">
            <v:imagedata r:id="rId1527" o:title=""/>
          </v:shape>
          <o:OLEObject Type="Embed" ProgID="Equation.DSMT4" ShapeID="_x0000_i1849" DrawAspect="Content" ObjectID="_1689704922" r:id="rId1528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 xml:space="preserve"> và 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  <w:lang w:val="pt-BR"/>
        </w:rPr>
        <w:object w:dxaOrig="540" w:dyaOrig="285" w14:anchorId="17588B76">
          <v:shape id="_x0000_i1850" type="#_x0000_t75" style="width:26.8pt;height:14.25pt" o:ole="">
            <v:imagedata r:id="rId1529" o:title=""/>
          </v:shape>
          <o:OLEObject Type="Embed" ProgID="Equation.DSMT4" ShapeID="_x0000_i1850" DrawAspect="Content" ObjectID="_1689704923" r:id="rId1530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 xml:space="preserve"> thì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pt-BR"/>
        </w:rPr>
        <w:object w:dxaOrig="1305" w:dyaOrig="615" w14:anchorId="3AEADC66">
          <v:shape id="_x0000_i1851" type="#_x0000_t75" style="width:65.3pt;height:30.15pt" o:ole="">
            <v:imagedata r:id="rId1531" o:title=""/>
          </v:shape>
          <o:OLEObject Type="Embed" ProgID="Equation.DSMT4" ShapeID="_x0000_i1851" DrawAspect="Content" ObjectID="_1689704924" r:id="rId1532"/>
        </w:object>
      </w:r>
    </w:p>
    <w:p w14:paraId="2A8324B7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321E2D">
        <w:rPr>
          <w:rFonts w:ascii="Chu Van An" w:hAnsi="Chu Van An" w:cs="Chu Van An"/>
          <w:sz w:val="24"/>
          <w:szCs w:val="24"/>
          <w:lang w:val="pt-BR"/>
        </w:rPr>
        <w:lastRenderedPageBreak/>
        <w:t xml:space="preserve">Do đó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pt-BR"/>
        </w:rPr>
        <w:object w:dxaOrig="1455" w:dyaOrig="615" w14:anchorId="5F16072D">
          <v:shape id="_x0000_i1852" type="#_x0000_t75" style="width:72.85pt;height:30.15pt" o:ole="">
            <v:imagedata r:id="rId1533" o:title=""/>
          </v:shape>
          <o:OLEObject Type="Embed" ProgID="Equation.DSMT4" ShapeID="_x0000_i1852" DrawAspect="Content" ObjectID="_1689704925" r:id="rId1534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  <w:lang w:val="pt-BR"/>
        </w:rPr>
        <w:object w:dxaOrig="720" w:dyaOrig="615" w14:anchorId="6B1E262E">
          <v:shape id="_x0000_i1853" type="#_x0000_t75" style="width:36pt;height:30.15pt" o:ole="">
            <v:imagedata r:id="rId1535" o:title=""/>
          </v:shape>
          <o:OLEObject Type="Embed" ProgID="Equation.DSMT4" ShapeID="_x0000_i1853" DrawAspect="Content" ObjectID="_1689704926" r:id="rId1536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 xml:space="preserve"> khi và chỉ khi </w:t>
      </w:r>
      <w:r w:rsidRPr="00321E2D">
        <w:rPr>
          <w:rFonts w:ascii="Chu Van An" w:eastAsia="Times New Roman" w:hAnsi="Chu Van An" w:cs="Chu Van An"/>
          <w:position w:val="-46"/>
          <w:sz w:val="24"/>
          <w:szCs w:val="24"/>
          <w:lang w:val="pt-BR"/>
        </w:rPr>
        <w:object w:dxaOrig="1605" w:dyaOrig="1035" w14:anchorId="7EABB4EF">
          <v:shape id="_x0000_i1854" type="#_x0000_t75" style="width:80.35pt;height:51.9pt" o:ole="">
            <v:imagedata r:id="rId1537" o:title=""/>
          </v:shape>
          <o:OLEObject Type="Embed" ProgID="Equation.DSMT4" ShapeID="_x0000_i1854" DrawAspect="Content" ObjectID="_1689704927" r:id="rId1538"/>
        </w:object>
      </w:r>
      <w:r w:rsidRPr="00321E2D">
        <w:rPr>
          <w:rFonts w:ascii="Chu Van An" w:hAnsi="Chu Van An" w:cs="Chu Van An"/>
          <w:sz w:val="24"/>
          <w:szCs w:val="24"/>
          <w:lang w:val="pt-BR"/>
        </w:rPr>
        <w:t>.</w:t>
      </w:r>
    </w:p>
    <w:p w14:paraId="0424572D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lang w:val="pt-BR"/>
        </w:rPr>
        <w:t xml:space="preserve">Vậy giá trị nhỏ nhất của biểu thức </w:t>
      </w:r>
      <w:r w:rsidRPr="00321E2D">
        <w:rPr>
          <w:rFonts w:ascii="Chu Van An" w:eastAsia="Times New Roman" w:hAnsi="Chu Van An" w:cs="Chu Van An"/>
          <w:color w:val="000000"/>
          <w:position w:val="-28"/>
          <w:sz w:val="24"/>
          <w:szCs w:val="24"/>
        </w:rPr>
        <w:object w:dxaOrig="2325" w:dyaOrig="720" w14:anchorId="1C492957">
          <v:shape id="_x0000_i1855" type="#_x0000_t75" style="width:116.35pt;height:36pt" o:ole="">
            <v:imagedata r:id="rId1505" o:title=""/>
          </v:shape>
          <o:OLEObject Type="Embed" ProgID="Equation.DSMT4" ShapeID="_x0000_i1855" DrawAspect="Content" ObjectID="_1689704928" r:id="rId1539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 </w:t>
      </w:r>
      <w:r w:rsidRPr="00321E2D">
        <w:rPr>
          <w:rFonts w:ascii="Chu Van An" w:eastAsia="Times New Roman" w:hAnsi="Chu Van An" w:cs="Chu Van An"/>
          <w:color w:val="000000"/>
          <w:position w:val="-24"/>
          <w:sz w:val="24"/>
          <w:szCs w:val="24"/>
          <w:lang w:val="pt-BR"/>
        </w:rPr>
        <w:object w:dxaOrig="315" w:dyaOrig="615" w14:anchorId="3DC3B377">
          <v:shape id="_x0000_i1856" type="#_x0000_t75" style="width:15.9pt;height:30.15pt" o:ole="">
            <v:imagedata r:id="rId1540" o:title=""/>
          </v:shape>
          <o:OLEObject Type="Embed" ProgID="Equation.DSMT4" ShapeID="_x0000_i1856" DrawAspect="Content" ObjectID="_1689704929" r:id="rId1541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khi </w:t>
      </w:r>
      <w:r w:rsidRPr="00321E2D">
        <w:rPr>
          <w:rFonts w:ascii="Chu Van An" w:eastAsia="Times New Roman" w:hAnsi="Chu Van An" w:cs="Chu Van An"/>
          <w:color w:val="000000"/>
          <w:position w:val="-6"/>
          <w:sz w:val="24"/>
          <w:szCs w:val="24"/>
          <w:lang w:val="pt-BR"/>
        </w:rPr>
        <w:object w:dxaOrig="900" w:dyaOrig="285" w14:anchorId="17C8B34D">
          <v:shape id="_x0000_i1857" type="#_x0000_t75" style="width:45.2pt;height:14.25pt" o:ole="">
            <v:imagedata r:id="rId1542" o:title=""/>
          </v:shape>
          <o:OLEObject Type="Embed" ProgID="Equation.DSMT4" ShapeID="_x0000_i1857" DrawAspect="Content" ObjectID="_1689704930" r:id="rId1543"/>
        </w:object>
      </w:r>
      <w:r w:rsidRPr="00321E2D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013112E6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Giả sử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240" w14:anchorId="09934700">
          <v:shape id="_x0000_i1858" type="#_x0000_t75" style="width:31pt;height:12.55pt" o:ole="">
            <v:imagedata r:id="rId1544" o:title=""/>
          </v:shape>
          <o:OLEObject Type="Embed" ProgID="Equation.DSMT4" ShapeID="_x0000_i1858" DrawAspect="Content" ObjectID="_1689704931" r:id="rId154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các số thực thoả mãn hệ thức </w:t>
      </w:r>
      <w:r w:rsidRPr="00321E2D">
        <w:rPr>
          <w:rFonts w:ascii="Chu Van An" w:eastAsia="Times New Roman" w:hAnsi="Chu Van An" w:cs="Chu Van An"/>
          <w:position w:val="-32"/>
          <w:sz w:val="24"/>
          <w:szCs w:val="24"/>
        </w:rPr>
        <w:object w:dxaOrig="1770" w:dyaOrig="765" w14:anchorId="72177D0D">
          <v:shape id="_x0000_i1859" type="#_x0000_t75" style="width:87.9pt;height:37.65pt" o:ole="">
            <v:imagedata r:id="rId1546" o:title=""/>
          </v:shape>
          <o:OLEObject Type="Embed" ProgID="Equation.DSMT4" ShapeID="_x0000_i1859" DrawAspect="Content" ObjectID="_1689704932" r:id="rId154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lớn nhất của biểu thức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30" w14:anchorId="0A254274">
          <v:shape id="_x0000_i1860" type="#_x0000_t75" style="width:79.55pt;height:15.9pt" o:ole="">
            <v:imagedata r:id="rId1548" o:title=""/>
          </v:shape>
          <o:OLEObject Type="Embed" ProgID="Equation.DSMT4" ShapeID="_x0000_i1860" DrawAspect="Content" ObjectID="_1689704933" r:id="rId1549"/>
        </w:object>
      </w:r>
      <w:r w:rsidRPr="00321E2D">
        <w:rPr>
          <w:rFonts w:ascii="Chu Van An" w:hAnsi="Chu Van An" w:cs="Chu Van An"/>
          <w:sz w:val="24"/>
          <w:szCs w:val="24"/>
        </w:rPr>
        <w:t>là</w:t>
      </w:r>
    </w:p>
    <w:p w14:paraId="52AEA1D9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50" w:dyaOrig="240" w14:anchorId="527310D0">
          <v:shape id="_x0000_i1861" type="#_x0000_t75" style="width:7.55pt;height:12.55pt" o:ole="">
            <v:imagedata r:id="rId1550" o:title=""/>
          </v:shape>
          <o:OLEObject Type="Embed" ProgID="Equation.DSMT4" ShapeID="_x0000_i1861" DrawAspect="Content" ObjectID="_1689704934" r:id="rId1551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0" w:dyaOrig="270" w14:anchorId="2358F001">
          <v:shape id="_x0000_i1862" type="#_x0000_t75" style="width:9.2pt;height:13.4pt" o:ole="">
            <v:imagedata r:id="rId1552" o:title=""/>
          </v:shape>
          <o:OLEObject Type="Embed" ProgID="Equation.DSMT4" ShapeID="_x0000_i1862" DrawAspect="Content" ObjectID="_1689704935" r:id="rId1553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0" w:dyaOrig="270" w14:anchorId="25FC142E">
          <v:shape id="_x0000_i1863" type="#_x0000_t75" style="width:9.2pt;height:13.4pt" o:ole="">
            <v:imagedata r:id="rId1554" o:title=""/>
          </v:shape>
          <o:OLEObject Type="Embed" ProgID="Equation.DSMT4" ShapeID="_x0000_i1863" DrawAspect="Content" ObjectID="_1689704936" r:id="rId1555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70" w:dyaOrig="270" w14:anchorId="529EFCEE">
          <v:shape id="_x0000_i1864" type="#_x0000_t75" style="width:13.4pt;height:13.4pt" o:ole="">
            <v:imagedata r:id="rId1556" o:title=""/>
          </v:shape>
          <o:OLEObject Type="Embed" ProgID="Equation.DSMT4" ShapeID="_x0000_i1864" DrawAspect="Content" ObjectID="_1689704937" r:id="rId1557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083E6B1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F35BF9C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3C049D10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 </w:t>
      </w:r>
      <w:r w:rsidRPr="00321E2D">
        <w:rPr>
          <w:rFonts w:ascii="Chu Van An" w:eastAsia="Times New Roman" w:hAnsi="Chu Van An" w:cs="Chu Van An"/>
          <w:b/>
          <w:color w:val="0000FF"/>
          <w:position w:val="-70"/>
          <w:sz w:val="24"/>
          <w:szCs w:val="24"/>
        </w:rPr>
        <w:object w:dxaOrig="5400" w:dyaOrig="1515" w14:anchorId="385A1698">
          <v:shape id="_x0000_i1865" type="#_x0000_t75" style="width:270.4pt;height:76.2pt" o:ole="">
            <v:imagedata r:id="rId1558" o:title=""/>
          </v:shape>
          <o:OLEObject Type="Embed" ProgID="Equation.DSMT4" ShapeID="_x0000_i1865" DrawAspect="Content" ObjectID="_1689704938" r:id="rId1559"/>
        </w:object>
      </w:r>
    </w:p>
    <w:p w14:paraId="180A3D0A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Cộng hai vế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7321A0C7">
          <v:shape id="_x0000_i1866" type="#_x0000_t75" style="width:15.9pt;height:20.1pt" o:ole="">
            <v:imagedata r:id="rId1560" o:title=""/>
          </v:shape>
          <o:OLEObject Type="Embed" ProgID="Equation.DSMT4" ShapeID="_x0000_i1866" DrawAspect="Content" ObjectID="_1689704939" r:id="rId156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và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6C21F125">
          <v:shape id="_x0000_i1867" type="#_x0000_t75" style="width:19.25pt;height:20.1pt" o:ole="">
            <v:imagedata r:id="rId1562" o:title=""/>
          </v:shape>
          <o:OLEObject Type="Embed" ProgID="Equation.DSMT4" ShapeID="_x0000_i1867" DrawAspect="Content" ObjectID="_1689704940" r:id="rId1563"/>
        </w:object>
      </w:r>
      <w:r w:rsidRPr="00321E2D">
        <w:rPr>
          <w:rFonts w:ascii="Chu Van An" w:hAnsi="Chu Van An" w:cs="Chu Van An"/>
          <w:sz w:val="24"/>
          <w:szCs w:val="24"/>
        </w:rPr>
        <w:t>ta được:</w:t>
      </w:r>
    </w:p>
    <w:p w14:paraId="5BD47462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6015" w:dyaOrig="750" w14:anchorId="6D2D0635">
          <v:shape id="_x0000_i1868" type="#_x0000_t75" style="width:300.55pt;height:37.65pt" o:ole="">
            <v:imagedata r:id="rId1564" o:title=""/>
          </v:shape>
          <o:OLEObject Type="Embed" ProgID="Equation.DSMT4" ShapeID="_x0000_i1868" DrawAspect="Content" ObjectID="_1689704941" r:id="rId1565"/>
        </w:object>
      </w:r>
    </w:p>
    <w:p w14:paraId="0081C5F2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Sử dụng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2355" w:dyaOrig="360" w14:anchorId="73542380">
          <v:shape id="_x0000_i1869" type="#_x0000_t75" style="width:117.2pt;height:18.4pt" o:ole="">
            <v:imagedata r:id="rId1566" o:title=""/>
          </v:shape>
          <o:OLEObject Type="Embed" ProgID="Equation.DSMT4" ShapeID="_x0000_i1869" DrawAspect="Content" ObjectID="_1689704942" r:id="rId156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khi đó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6015" w:dyaOrig="720" w14:anchorId="7DE2D643">
          <v:shape id="_x0000_i1870" type="#_x0000_t75" style="width:300.55pt;height:36pt" o:ole="">
            <v:imagedata r:id="rId1568" o:title=""/>
          </v:shape>
          <o:OLEObject Type="Embed" ProgID="Equation.DSMT4" ShapeID="_x0000_i1870" DrawAspect="Content" ObjectID="_1689704943" r:id="rId1569"/>
        </w:object>
      </w:r>
    </w:p>
    <w:p w14:paraId="0D938F70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Từ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345" w:dyaOrig="405" w14:anchorId="0242D6C8">
          <v:shape id="_x0000_i1871" type="#_x0000_t75" style="width:16.75pt;height:20.1pt" o:ole="">
            <v:imagedata r:id="rId1570" o:title=""/>
          </v:shape>
          <o:OLEObject Type="Embed" ProgID="Equation.DSMT4" ShapeID="_x0000_i1871" DrawAspect="Content" ObjectID="_1689704944" r:id="rId157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và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593675AB">
          <v:shape id="_x0000_i1872" type="#_x0000_t75" style="width:19.25pt;height:20.1pt" o:ole="">
            <v:imagedata r:id="rId1572" o:title=""/>
          </v:shape>
          <o:OLEObject Type="Embed" ProgID="Equation.DSMT4" ShapeID="_x0000_i1872" DrawAspect="Content" ObjectID="_1689704945" r:id="rId157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suy ra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4245" w:dyaOrig="630" w14:anchorId="194D181D">
          <v:shape id="_x0000_i1873" type="#_x0000_t75" style="width:211.8pt;height:31pt" o:ole="">
            <v:imagedata r:id="rId1574" o:title=""/>
          </v:shape>
          <o:OLEObject Type="Embed" ProgID="Equation.DSMT4" ShapeID="_x0000_i1873" DrawAspect="Content" ObjectID="_1689704946" r:id="rId1575"/>
        </w:object>
      </w:r>
    </w:p>
    <w:p w14:paraId="70F269D8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Đẳng thức xảy ra khi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2700" w:dyaOrig="645" w14:anchorId="3DA2C5BC">
          <v:shape id="_x0000_i1874" type="#_x0000_t75" style="width:134.8pt;height:31.8pt" o:ole="">
            <v:imagedata r:id="rId1576" o:title=""/>
          </v:shape>
          <o:OLEObject Type="Embed" ProgID="Equation.DSMT4" ShapeID="_x0000_i1874" DrawAspect="Content" ObjectID="_1689704947" r:id="rId1577"/>
        </w:object>
      </w:r>
    </w:p>
    <w:p w14:paraId="1ED3649E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giá trị lớn nhất của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88895CA">
          <v:shape id="_x0000_i1875" type="#_x0000_t75" style="width:12.55pt;height:12.55pt" o:ole="">
            <v:imagedata r:id="rId1578" o:title=""/>
          </v:shape>
          <o:OLEObject Type="Embed" ProgID="Equation.DSMT4" ShapeID="_x0000_i1875" DrawAspect="Content" ObjectID="_1689704948" r:id="rId157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1AE72DB8">
          <v:shape id="_x0000_i1876" type="#_x0000_t75" style="width:12.55pt;height:13.4pt" o:ole="">
            <v:imagedata r:id="rId1580" o:title=""/>
          </v:shape>
          <o:OLEObject Type="Embed" ProgID="Equation.DSMT4" ShapeID="_x0000_i1876" DrawAspect="Content" ObjectID="_1689704949" r:id="rId1581"/>
        </w:object>
      </w:r>
    </w:p>
    <w:p w14:paraId="2EC7B4E0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300" w14:anchorId="31D19C53">
          <v:shape id="_x0000_i1877" type="#_x0000_t75" style="width:42.7pt;height:15.05pt" o:ole="">
            <v:imagedata r:id="rId1582" o:title=""/>
          </v:shape>
          <o:OLEObject Type="Embed" ProgID="Equation.DSMT4" ShapeID="_x0000_i1877" DrawAspect="Content" ObjectID="_1689704950" r:id="rId158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nhỏ nhất của biểu thức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920" w:dyaOrig="615" w14:anchorId="5166E3A2">
          <v:shape id="_x0000_i1878" type="#_x0000_t75" style="width:95.45pt;height:30.15pt" o:ole="">
            <v:imagedata r:id="rId1584" o:title=""/>
          </v:shape>
          <o:OLEObject Type="Embed" ProgID="Equation.DSMT4" ShapeID="_x0000_i1878" DrawAspect="Content" ObjectID="_1689704951" r:id="rId158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bằng</w:t>
      </w:r>
    </w:p>
    <w:p w14:paraId="3E72C70C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noProof/>
          <w:color w:val="000000"/>
          <w:position w:val="-6"/>
          <w:sz w:val="24"/>
          <w:szCs w:val="24"/>
        </w:rPr>
        <w:object w:dxaOrig="195" w:dyaOrig="300" w14:anchorId="7337A2A1">
          <v:shape id="_x0000_i1879" type="#_x0000_t75" style="width:9.2pt;height:15.05pt" o:ole="">
            <v:imagedata r:id="rId1586" o:title=""/>
          </v:shape>
          <o:OLEObject Type="Embed" ProgID="Equation.DSMT4" ShapeID="_x0000_i1879" DrawAspect="Content" ObjectID="_1689704952" r:id="rId1587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noProof/>
          <w:color w:val="000000"/>
          <w:position w:val="-6"/>
          <w:sz w:val="24"/>
          <w:szCs w:val="24"/>
        </w:rPr>
        <w:object w:dxaOrig="180" w:dyaOrig="300" w14:anchorId="3866E018">
          <v:shape id="_x0000_i1880" type="#_x0000_t75" style="width:9.2pt;height:15.05pt" o:ole="">
            <v:imagedata r:id="rId1588" o:title=""/>
          </v:shape>
          <o:OLEObject Type="Embed" ProgID="Equation.DSMT4" ShapeID="_x0000_i1880" DrawAspect="Content" ObjectID="_1689704953" r:id="rId1589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noProof/>
          <w:color w:val="000000"/>
          <w:position w:val="-6"/>
          <w:sz w:val="24"/>
          <w:szCs w:val="24"/>
        </w:rPr>
        <w:object w:dxaOrig="180" w:dyaOrig="300" w14:anchorId="5DAFB7E2">
          <v:shape id="_x0000_i1881" type="#_x0000_t75" style="width:9.2pt;height:15.05pt" o:ole="">
            <v:imagedata r:id="rId1590" o:title=""/>
          </v:shape>
          <o:OLEObject Type="Embed" ProgID="Equation.DSMT4" ShapeID="_x0000_i1881" DrawAspect="Content" ObjectID="_1689704954" r:id="rId1591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noProof/>
          <w:color w:val="000000"/>
          <w:position w:val="-6"/>
          <w:sz w:val="24"/>
          <w:szCs w:val="24"/>
        </w:rPr>
        <w:object w:dxaOrig="180" w:dyaOrig="300" w14:anchorId="392E37A9">
          <v:shape id="_x0000_i1882" type="#_x0000_t75" style="width:9.2pt;height:15.05pt" o:ole="">
            <v:imagedata r:id="rId1592" o:title=""/>
          </v:shape>
          <o:OLEObject Type="Embed" ProgID="Equation.DSMT4" ShapeID="_x0000_i1882" DrawAspect="Content" ObjectID="_1689704955" r:id="rId1593"/>
        </w:object>
      </w:r>
      <w:r w:rsidRPr="00321E2D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44AF0BF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A02C3F9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FF0000"/>
          <w:sz w:val="24"/>
          <w:szCs w:val="24"/>
          <w:u w:val="single"/>
        </w:rPr>
        <w:t>Chọn A</w:t>
      </w:r>
      <w:r w:rsidRPr="00321E2D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165" w:dyaOrig="300" w14:anchorId="3D1A3113">
          <v:shape id="_x0000_i1883" type="#_x0000_t75" style="width:8.35pt;height:15.05pt" o:ole="">
            <v:imagedata r:id="rId1594" o:title=""/>
          </v:shape>
          <o:OLEObject Type="Embed" ProgID="Equation.DSMT4" ShapeID="_x0000_i1883" DrawAspect="Content" ObjectID="_1689704956" r:id="rId1595"/>
        </w:object>
      </w:r>
    </w:p>
    <w:p w14:paraId="37251993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Viết lại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4695" w:dyaOrig="660" w14:anchorId="30D98836">
          <v:shape id="_x0000_i1884" type="#_x0000_t75" style="width:235.25pt;height:33.5pt" o:ole="">
            <v:imagedata r:id="rId1596" o:title=""/>
          </v:shape>
          <o:OLEObject Type="Embed" ProgID="Equation.DSMT4" ShapeID="_x0000_i1884" DrawAspect="Content" ObjectID="_1689704957" r:id="rId159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552E862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Với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300" w14:anchorId="244B3F15">
          <v:shape id="_x0000_i1885" type="#_x0000_t75" style="width:42.7pt;height:15.05pt" o:ole="">
            <v:imagedata r:id="rId1582" o:title=""/>
          </v:shape>
          <o:OLEObject Type="Embed" ProgID="Equation.DSMT4" ShapeID="_x0000_i1885" DrawAspect="Content" ObjectID="_1689704958" r:id="rId159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dùng bất đẳng thức Cauchy cho hai số dương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675" w:dyaOrig="615" w14:anchorId="75BFDCB2">
          <v:shape id="_x0000_i1886" type="#_x0000_t75" style="width:34.35pt;height:30.15pt" o:ole="">
            <v:imagedata r:id="rId1599" o:title=""/>
          </v:shape>
          <o:OLEObject Type="Embed" ProgID="Equation.DSMT4" ShapeID="_x0000_i1886" DrawAspect="Content" ObjectID="_1689704959" r:id="rId160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và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525" w:dyaOrig="615" w14:anchorId="5C829139">
          <v:shape id="_x0000_i1887" type="#_x0000_t75" style="width:26.8pt;height:30.15pt" o:ole="">
            <v:imagedata r:id="rId1601" o:title=""/>
          </v:shape>
          <o:OLEObject Type="Embed" ProgID="Equation.DSMT4" ShapeID="_x0000_i1887" DrawAspect="Content" ObjectID="_1689704960" r:id="rId1602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thì</w:t>
      </w:r>
    </w:p>
    <w:p w14:paraId="78A9B21E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3360" w:dyaOrig="705" w14:anchorId="180A1B97">
          <v:shape id="_x0000_i1888" type="#_x0000_t75" style="width:167.45pt;height:35.15pt" o:ole="">
            <v:imagedata r:id="rId1603" o:title=""/>
          </v:shape>
          <o:OLEObject Type="Embed" ProgID="Equation.DSMT4" ShapeID="_x0000_i1888" DrawAspect="Content" ObjectID="_1689704961" r:id="rId1604"/>
        </w:object>
      </w:r>
    </w:p>
    <w:p w14:paraId="212323C8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nên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56D12833">
          <v:shape id="_x0000_i1889" type="#_x0000_t75" style="width:47.7pt;height:20.1pt" o:ole="">
            <v:imagedata r:id="rId1605" o:title=""/>
          </v:shape>
          <o:OLEObject Type="Embed" ProgID="Equation.DSMT4" ShapeID="_x0000_i1889" DrawAspect="Content" ObjectID="_1689704962" r:id="rId1606"/>
        </w:object>
      </w:r>
      <w:r w:rsidRPr="00321E2D">
        <w:rPr>
          <w:rFonts w:ascii="Chu Van An" w:hAnsi="Chu Van An" w:cs="Chu Van An"/>
          <w:sz w:val="24"/>
          <w:szCs w:val="24"/>
        </w:rPr>
        <w:t>;</w:t>
      </w:r>
    </w:p>
    <w:p w14:paraId="5C20854C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465" w:dyaOrig="255" w14:anchorId="31001D25">
          <v:shape id="_x0000_i1890" type="#_x0000_t75" style="width:23.45pt;height:12.55pt" o:ole="">
            <v:imagedata r:id="rId1607" o:title=""/>
          </v:shape>
          <o:OLEObject Type="Embed" ProgID="Equation.DSMT4" ShapeID="_x0000_i1890" DrawAspect="Content" ObjectID="_1689704963" r:id="rId160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xảy ra khi </w:t>
      </w:r>
      <w:r w:rsidRPr="00321E2D">
        <w:rPr>
          <w:rFonts w:ascii="Chu Van An" w:eastAsia="Times New Roman" w:hAnsi="Chu Van An" w:cs="Chu Van An"/>
          <w:position w:val="-46"/>
          <w:sz w:val="24"/>
          <w:szCs w:val="24"/>
        </w:rPr>
        <w:object w:dxaOrig="3795" w:dyaOrig="1035" w14:anchorId="6C6AEE81">
          <v:shape id="_x0000_i1891" type="#_x0000_t75" style="width:189.2pt;height:51.9pt" o:ole="">
            <v:imagedata r:id="rId1609" o:title=""/>
          </v:shape>
          <o:OLEObject Type="Embed" ProgID="Equation.DSMT4" ShapeID="_x0000_i1891" DrawAspect="Content" ObjectID="_1689704964" r:id="rId161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6A6A60C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Giá trị nhỏ nhất của biểu thức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920" w:dyaOrig="615" w14:anchorId="5D4CB170">
          <v:shape id="_x0000_i1892" type="#_x0000_t75" style="width:95.45pt;height:30.15pt" o:ole="">
            <v:imagedata r:id="rId1584" o:title=""/>
          </v:shape>
          <o:OLEObject Type="Embed" ProgID="Equation.DSMT4" ShapeID="_x0000_i1892" DrawAspect="Content" ObjectID="_1689704965" r:id="rId161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bằng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00" w14:anchorId="62400926">
          <v:shape id="_x0000_i1893" type="#_x0000_t75" style="width:9.2pt;height:15.05pt" o:ole="">
            <v:imagedata r:id="rId1612" o:title=""/>
          </v:shape>
          <o:OLEObject Type="Embed" ProgID="Equation.DSMT4" ShapeID="_x0000_i1893" DrawAspect="Content" ObjectID="_1689704966" r:id="rId161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, đạt tại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4DABF37C">
          <v:shape id="_x0000_i1894" type="#_x0000_t75" style="width:30.15pt;height:30.15pt" o:ole="">
            <v:imagedata r:id="rId1614" o:title=""/>
          </v:shape>
          <o:OLEObject Type="Embed" ProgID="Equation.DSMT4" ShapeID="_x0000_i1894" DrawAspect="Content" ObjectID="_1689704967" r:id="rId161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23D1AB7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Cho ba số thực dương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255" w14:anchorId="58A8BF7A">
          <v:shape id="_x0000_i1895" type="#_x0000_t75" style="width:31pt;height:12.55pt" o:ole="">
            <v:imagedata r:id="rId1616" o:title=""/>
          </v:shape>
          <o:OLEObject Type="Embed" ProgID="Equation.DSMT4" ShapeID="_x0000_i1895" DrawAspect="Content" ObjectID="_1689704968" r:id="rId1617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. Biểu thức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3390" w:dyaOrig="660" w14:anchorId="5CC68695">
          <v:shape id="_x0000_i1896" type="#_x0000_t75" style="width:169.95pt;height:33.5pt" o:ole="">
            <v:imagedata r:id="rId1618" o:title=""/>
          </v:shape>
          <o:OLEObject Type="Embed" ProgID="Equation.DSMT4" ShapeID="_x0000_i1896" DrawAspect="Content" ObjectID="_1689704969" r:id="rId1619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có giá trị nhỏ nhất bằng:</w:t>
      </w:r>
    </w:p>
    <w:p w14:paraId="1D3697BA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321E2D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0" w:dyaOrig="270" w14:anchorId="4725E51C">
          <v:shape id="_x0000_i1897" type="#_x0000_t75" style="width:9.2pt;height:13.4pt" o:ole="">
            <v:imagedata r:id="rId1620" o:title=""/>
          </v:shape>
          <o:OLEObject Type="Embed" ProgID="Equation.DSMT4" ShapeID="_x0000_i1897" DrawAspect="Content" ObjectID="_1689704970" r:id="rId1621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321E2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300" w:dyaOrig="615" w14:anchorId="13D33AFE">
          <v:shape id="_x0000_i1898" type="#_x0000_t75" style="width:15.05pt;height:30.15pt" o:ole="">
            <v:imagedata r:id="rId1622" o:title=""/>
          </v:shape>
          <o:OLEObject Type="Embed" ProgID="Equation.DSMT4" ShapeID="_x0000_i1898" DrawAspect="Content" ObjectID="_1689704971" r:id="rId1623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321E2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240" w:dyaOrig="615" w14:anchorId="298AD141">
          <v:shape id="_x0000_i1899" type="#_x0000_t75" style="width:12.55pt;height:30.15pt" o:ole="">
            <v:imagedata r:id="rId1624" o:title=""/>
          </v:shape>
          <o:OLEObject Type="Embed" ProgID="Equation.DSMT4" ShapeID="_x0000_i1899" DrawAspect="Content" ObjectID="_1689704972" r:id="rId1625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321E2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240" w:dyaOrig="615" w14:anchorId="4D8A802E">
          <v:shape id="_x0000_i1900" type="#_x0000_t75" style="width:12.55pt;height:30.15pt" o:ole="">
            <v:imagedata r:id="rId1626" o:title=""/>
          </v:shape>
          <o:OLEObject Type="Embed" ProgID="Equation.DSMT4" ShapeID="_x0000_i1900" DrawAspect="Content" ObjectID="_1689704973" r:id="rId1627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</w:t>
      </w:r>
    </w:p>
    <w:p w14:paraId="52678BB8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>Lời giải</w:t>
      </w:r>
    </w:p>
    <w:p w14:paraId="6967E0D1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C</w:t>
      </w:r>
    </w:p>
    <w:p w14:paraId="51289CFF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630" w:dyaOrig="255" w14:anchorId="55644F2F">
          <v:shape id="_x0000_i1901" type="#_x0000_t75" style="width:31pt;height:12.55pt" o:ole="">
            <v:imagedata r:id="rId1628" o:title=""/>
          </v:shape>
          <o:OLEObject Type="Embed" ProgID="Equation.DSMT4" ShapeID="_x0000_i1901" DrawAspect="Content" ObjectID="_1689704974" r:id="rId1629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là các số thực dương suy ra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1125" w:dyaOrig="660" w14:anchorId="043E9C30">
          <v:shape id="_x0000_i1902" type="#_x0000_t75" style="width:56.1pt;height:33.5pt" o:ole="">
            <v:imagedata r:id="rId1630" o:title=""/>
          </v:shape>
          <o:OLEObject Type="Embed" ProgID="Equation.DSMT4" ShapeID="_x0000_i1902" DrawAspect="Content" ObjectID="_1689704975" r:id="rId1631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là các số dương. </w:t>
      </w:r>
      <w:r w:rsidRPr="00321E2D">
        <w:rPr>
          <w:rFonts w:ascii="Chu Van An" w:hAnsi="Chu Van An" w:cs="Chu Van An"/>
          <w:sz w:val="24"/>
          <w:szCs w:val="24"/>
        </w:rPr>
        <w:t>Áp dụng bất đẳng thức Cô-si ta có:</w:t>
      </w:r>
    </w:p>
    <w:p w14:paraId="1E1BD222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315" w14:anchorId="70FA964E">
          <v:shape id="_x0000_i1903" type="#_x0000_t75" style="width:9.2pt;height:15.9pt" o:ole="">
            <v:imagedata r:id="rId1632" o:title=""/>
          </v:shape>
          <o:OLEObject Type="Embed" ProgID="Equation.DSMT4" ShapeID="_x0000_i1903" DrawAspect="Content" ObjectID="_1689704976" r:id="rId163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2430" w:dyaOrig="735" w14:anchorId="5865295E">
          <v:shape id="_x0000_i1904" type="#_x0000_t75" style="width:121.4pt;height:36.85pt" o:ole="">
            <v:imagedata r:id="rId1634" o:title=""/>
          </v:shape>
          <o:OLEObject Type="Embed" ProgID="Equation.DSMT4" ShapeID="_x0000_i1904" DrawAspect="Content" ObjectID="_1689704977" r:id="rId163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(1)</w:t>
      </w:r>
    </w:p>
    <w:p w14:paraId="2C59209E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2460" w:dyaOrig="735" w14:anchorId="3BF0DEE1">
          <v:shape id="_x0000_i1905" type="#_x0000_t75" style="width:123.05pt;height:36.85pt" o:ole="">
            <v:imagedata r:id="rId1636" o:title=""/>
          </v:shape>
          <o:OLEObject Type="Embed" ProgID="Equation.DSMT4" ShapeID="_x0000_i1905" DrawAspect="Content" ObjectID="_1689704978" r:id="rId163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(2)</w:t>
      </w:r>
    </w:p>
    <w:p w14:paraId="72452510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2415" w:dyaOrig="735" w14:anchorId="22A32E83">
          <v:shape id="_x0000_i1906" type="#_x0000_t75" style="width:120.55pt;height:36.85pt" o:ole="">
            <v:imagedata r:id="rId1638" o:title=""/>
          </v:shape>
          <o:OLEObject Type="Embed" ProgID="Equation.DSMT4" ShapeID="_x0000_i1906" DrawAspect="Content" ObjectID="_1689704979" r:id="rId163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(3)</w:t>
      </w:r>
    </w:p>
    <w:p w14:paraId="61ABC495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Cộng các về của (1), (2) và (3) ta được: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2460" w:dyaOrig="660" w14:anchorId="693C2A15">
          <v:shape id="_x0000_i1907" type="#_x0000_t75" style="width:123.05pt;height:33.5pt" o:ole="">
            <v:imagedata r:id="rId1640" o:title=""/>
          </v:shape>
          <o:OLEObject Type="Embed" ProgID="Equation.DSMT4" ShapeID="_x0000_i1907" DrawAspect="Content" ObjectID="_1689704980" r:id="rId1641"/>
        </w:object>
      </w:r>
    </w:p>
    <w:p w14:paraId="15A16604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>Áp dụng BĐT Cô – si ta có:</w:t>
      </w:r>
    </w:p>
    <w:p w14:paraId="6BD371C8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3330" w:dyaOrig="720" w14:anchorId="4427674F">
          <v:shape id="_x0000_i1908" type="#_x0000_t75" style="width:166.6pt;height:36pt" o:ole="">
            <v:imagedata r:id="rId1642" o:title=""/>
          </v:shape>
          <o:OLEObject Type="Embed" ProgID="Equation.DSMT4" ShapeID="_x0000_i1908" DrawAspect="Content" ObjectID="_1689704981" r:id="rId1643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(4)</w:t>
      </w:r>
    </w:p>
    <w:p w14:paraId="29C0E6B1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3420" w:dyaOrig="765" w14:anchorId="36B308F5">
          <v:shape id="_x0000_i1909" type="#_x0000_t75" style="width:170.8pt;height:37.65pt" o:ole="">
            <v:imagedata r:id="rId1644" o:title=""/>
          </v:shape>
          <o:OLEObject Type="Embed" ProgID="Equation.DSMT4" ShapeID="_x0000_i1909" DrawAspect="Content" ObjectID="_1689704982" r:id="rId1645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(5)</w:t>
      </w:r>
    </w:p>
    <w:p w14:paraId="685ED077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eastAsia="Times New Roman" w:hAnsi="Chu Van An" w:cs="Chu Van An"/>
          <w:position w:val="-26"/>
          <w:sz w:val="24"/>
          <w:szCs w:val="24"/>
        </w:rPr>
        <w:object w:dxaOrig="3300" w:dyaOrig="720" w14:anchorId="0D6B6EE2">
          <v:shape id="_x0000_i1910" type="#_x0000_t75" style="width:164.95pt;height:36pt" o:ole="">
            <v:imagedata r:id="rId1646" o:title=""/>
          </v:shape>
          <o:OLEObject Type="Embed" ProgID="Equation.DSMT4" ShapeID="_x0000_i1910" DrawAspect="Content" ObjectID="_1689704983" r:id="rId1647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(6)</w:t>
      </w:r>
    </w:p>
    <w:p w14:paraId="18705FF7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t xml:space="preserve">Cộng các vế của (4), (5) và (6) ta được :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315" w14:anchorId="6D897957">
          <v:shape id="_x0000_i1911" type="#_x0000_t75" style="width:9.2pt;height:15.9pt" o:ole="">
            <v:imagedata r:id="rId1632" o:title=""/>
          </v:shape>
          <o:OLEObject Type="Embed" ProgID="Equation.DSMT4" ShapeID="_x0000_i1911" DrawAspect="Content" ObjectID="_1689704984" r:id="rId1648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3060" w:dyaOrig="660" w14:anchorId="4E00E302">
          <v:shape id="_x0000_i1912" type="#_x0000_t75" style="width:153.2pt;height:33.5pt" o:ole="">
            <v:imagedata r:id="rId1649" o:title=""/>
          </v:shape>
          <o:OLEObject Type="Embed" ProgID="Equation.DSMT4" ShapeID="_x0000_i1912" DrawAspect="Content" ObjectID="_1689704985" r:id="rId1650"/>
        </w:object>
      </w:r>
    </w:p>
    <w:p w14:paraId="2A1E4E70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321E2D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Suy ra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630" w:dyaOrig="615" w14:anchorId="1311ACDB">
          <v:shape id="_x0000_i1913" type="#_x0000_t75" style="width:31pt;height:30.15pt" o:ole="">
            <v:imagedata r:id="rId1651" o:title=""/>
          </v:shape>
          <o:OLEObject Type="Embed" ProgID="Equation.DSMT4" ShapeID="_x0000_i1913" DrawAspect="Content" ObjectID="_1689704986" r:id="rId1652"/>
        </w:object>
      </w:r>
      <w:r w:rsidRPr="00321E2D">
        <w:rPr>
          <w:rFonts w:ascii="Chu Van An" w:hAnsi="Chu Van An" w:cs="Chu Van An"/>
          <w:sz w:val="24"/>
          <w:szCs w:val="24"/>
          <w:lang w:val="fr-FR"/>
        </w:rPr>
        <w:t xml:space="preserve">. Dấu “=” xảy ra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230" w:dyaOrig="270" w14:anchorId="2820FAF8">
          <v:shape id="_x0000_i1914" type="#_x0000_t75" style="width:61.95pt;height:13.4pt" o:ole="">
            <v:imagedata r:id="rId1653" o:title=""/>
          </v:shape>
          <o:OLEObject Type="Embed" ProgID="Equation.DSMT4" ShapeID="_x0000_i1914" DrawAspect="Content" ObjectID="_1689704987" r:id="rId1654"/>
        </w:object>
      </w:r>
    </w:p>
    <w:p w14:paraId="67B3F201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420" w:dyaOrig="270" w14:anchorId="1448B26B">
          <v:shape id="_x0000_i1915" type="#_x0000_t75" style="width:20.95pt;height:13.4pt" o:ole="">
            <v:imagedata r:id="rId1459" o:title=""/>
          </v:shape>
          <o:OLEObject Type="Embed" ProgID="Equation.DSMT4" ShapeID="_x0000_i1915" DrawAspect="Content" ObjectID="_1689704988" r:id="rId165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thỏa mãn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1035" w:dyaOrig="720" w14:anchorId="43F180CC">
          <v:shape id="_x0000_i1916" type="#_x0000_t75" style="width:51.9pt;height:36pt" o:ole="">
            <v:imagedata r:id="rId1461" o:title=""/>
          </v:shape>
          <o:OLEObject Type="Embed" ProgID="Equation.DSMT4" ShapeID="_x0000_i1916" DrawAspect="Content" ObjectID="_1689704989" r:id="rId165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nhỏ nhất của biểu thức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1095" w:dyaOrig="660" w14:anchorId="22E6E85B">
          <v:shape id="_x0000_i1917" type="#_x0000_t75" style="width:55.25pt;height:33.5pt" o:ole="">
            <v:imagedata r:id="rId1463" o:title=""/>
          </v:shape>
          <o:OLEObject Type="Embed" ProgID="Equation.DSMT4" ShapeID="_x0000_i1917" DrawAspect="Content" ObjectID="_1689704990" r:id="rId165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là</w:t>
      </w:r>
    </w:p>
    <w:p w14:paraId="7D580FF6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7.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9.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8.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10.</w:t>
      </w:r>
    </w:p>
    <w:p w14:paraId="36695D62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3304CC0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6EFD148D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Có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6225" w:dyaOrig="735" w14:anchorId="0F6CA129">
          <v:shape id="_x0000_i1918" type="#_x0000_t75" style="width:311.45pt;height:36.85pt" o:ole="">
            <v:imagedata r:id="rId1465" o:title=""/>
          </v:shape>
          <o:OLEObject Type="Embed" ProgID="Equation.DSMT4" ShapeID="_x0000_i1918" DrawAspect="Content" ObjectID="_1689704991" r:id="rId1658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945" w:dyaOrig="330" w14:anchorId="556F5AEA">
          <v:shape id="_x0000_i1919" type="#_x0000_t75" style="width:47.7pt;height:15.9pt" o:ole="">
            <v:imagedata r:id="rId1467" o:title=""/>
          </v:shape>
          <o:OLEObject Type="Embed" ProgID="Equation.DSMT4" ShapeID="_x0000_i1919" DrawAspect="Content" ObjectID="_1689704992" r:id="rId165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Dấu bằng xảy ra khi </w:t>
      </w:r>
      <w:r w:rsidRPr="00321E2D">
        <w:rPr>
          <w:rFonts w:ascii="Chu Van An" w:eastAsia="Times New Roman" w:hAnsi="Chu Van An" w:cs="Chu Van An"/>
          <w:position w:val="-82"/>
          <w:sz w:val="24"/>
          <w:szCs w:val="24"/>
        </w:rPr>
        <w:object w:dxaOrig="2085" w:dyaOrig="1770" w14:anchorId="2BFFA59D">
          <v:shape id="_x0000_i1920" type="#_x0000_t75" style="width:103.8pt;height:87.9pt" o:ole="">
            <v:imagedata r:id="rId1469" o:title=""/>
          </v:shape>
          <o:OLEObject Type="Embed" ProgID="Equation.DSMT4" ShapeID="_x0000_i1920" DrawAspect="Content" ObjectID="_1689704993" r:id="rId1660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Vậy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30" w14:anchorId="09815360">
          <v:shape id="_x0000_i1921" type="#_x0000_t75" style="width:54.4pt;height:15.9pt" o:ole="">
            <v:imagedata r:id="rId1471" o:title=""/>
          </v:shape>
          <o:OLEObject Type="Embed" ProgID="Equation.DSMT4" ShapeID="_x0000_i1921" DrawAspect="Content" ObjectID="_1689704994" r:id="rId166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E0A44E8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15" w14:anchorId="41684D76">
          <v:shape id="_x0000_i1922" type="#_x0000_t75" style="width:78.7pt;height:15.9pt" o:ole="">
            <v:imagedata r:id="rId1662" o:title=""/>
          </v:shape>
          <o:OLEObject Type="Embed" ProgID="Equation.DSMT4" ShapeID="_x0000_i1922" DrawAspect="Content" ObjectID="_1689704995" r:id="rId166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và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15" w14:anchorId="59707B90">
          <v:shape id="_x0000_i1923" type="#_x0000_t75" style="width:72.85pt;height:15.9pt" o:ole="">
            <v:imagedata r:id="rId1664" o:title=""/>
          </v:shape>
          <o:OLEObject Type="Embed" ProgID="Equation.DSMT4" ShapeID="_x0000_i1923" DrawAspect="Content" ObjectID="_1689704996" r:id="rId166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Tìm giá trị lớn nhất của biểu thức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785" w:dyaOrig="360" w14:anchorId="4B411908">
          <v:shape id="_x0000_i1924" type="#_x0000_t75" style="width:88.75pt;height:18.4pt" o:ole="">
            <v:imagedata r:id="rId1666" o:title=""/>
          </v:shape>
          <o:OLEObject Type="Embed" ProgID="Equation.DSMT4" ShapeID="_x0000_i1924" DrawAspect="Content" ObjectID="_1689704997" r:id="rId166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B026766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1B6A19F5">
          <v:shape id="_x0000_i1925" type="#_x0000_t75" style="width:9.2pt;height:12.55pt" o:ole="">
            <v:imagedata r:id="rId1668" o:title=""/>
          </v:shape>
          <o:OLEObject Type="Embed" ProgID="Equation.DSMT4" ShapeID="_x0000_i1925" DrawAspect="Content" ObjectID="_1689704998" r:id="rId166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25" w:dyaOrig="615" w14:anchorId="50727B82">
          <v:shape id="_x0000_i1926" type="#_x0000_t75" style="width:11.7pt;height:30.15pt" o:ole="">
            <v:imagedata r:id="rId1670" o:title=""/>
          </v:shape>
          <o:OLEObject Type="Embed" ProgID="Equation.DSMT4" ShapeID="_x0000_i1926" DrawAspect="Content" ObjectID="_1689704999" r:id="rId167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315" w:dyaOrig="615" w14:anchorId="52F90A35">
          <v:shape id="_x0000_i1927" type="#_x0000_t75" style="width:15.9pt;height:30.15pt" o:ole="">
            <v:imagedata r:id="rId1672" o:title=""/>
          </v:shape>
          <o:OLEObject Type="Embed" ProgID="Equation.DSMT4" ShapeID="_x0000_i1927" DrawAspect="Content" ObjectID="_1689705000" r:id="rId167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3709873E">
          <v:shape id="_x0000_i1928" type="#_x0000_t75" style="width:9.2pt;height:14.25pt" o:ole="">
            <v:imagedata r:id="rId1674" o:title=""/>
          </v:shape>
          <o:OLEObject Type="Embed" ProgID="Equation.DSMT4" ShapeID="_x0000_i1928" DrawAspect="Content" ObjectID="_1689705001" r:id="rId1675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6459C47" w14:textId="77777777" w:rsidR="00A64475" w:rsidRPr="00321E2D" w:rsidRDefault="00A64475" w:rsidP="00321E2D">
      <w:pPr>
        <w:pStyle w:val="ListParagraph"/>
        <w:spacing w:after="0"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321E2D">
        <w:rPr>
          <w:rFonts w:ascii="Chu Van An" w:hAnsi="Chu Van An" w:cs="Chu Van An"/>
          <w:b/>
          <w:sz w:val="24"/>
          <w:szCs w:val="24"/>
        </w:rPr>
        <w:t>Lời giải</w:t>
      </w:r>
    </w:p>
    <w:p w14:paraId="4789431C" w14:textId="77777777" w:rsidR="00A64475" w:rsidRPr="00321E2D" w:rsidRDefault="00A64475" w:rsidP="00321E2D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321E2D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77E0518D" w14:textId="77777777" w:rsidR="00A64475" w:rsidRPr="00321E2D" w:rsidRDefault="00A64475" w:rsidP="00321E2D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có: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965" w:dyaOrig="315" w14:anchorId="03963643">
          <v:shape id="_x0000_i1929" type="#_x0000_t75" style="width:98.8pt;height:15.9pt" o:ole="">
            <v:imagedata r:id="rId1676" o:title=""/>
          </v:shape>
          <o:OLEObject Type="Embed" ProgID="Equation.DSMT4" ShapeID="_x0000_i1929" DrawAspect="Content" ObjectID="_1689705002" r:id="rId167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215" w:dyaOrig="615" w14:anchorId="34AC488F">
          <v:shape id="_x0000_i1930" type="#_x0000_t75" style="width:60.3pt;height:30.15pt" o:ole="">
            <v:imagedata r:id="rId1678" o:title=""/>
          </v:shape>
          <o:OLEObject Type="Embed" ProgID="Equation.DSMT4" ShapeID="_x0000_i1930" DrawAspect="Content" ObjectID="_1689705003" r:id="rId167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3A579E4" w14:textId="77777777" w:rsidR="00A64475" w:rsidRPr="00321E2D" w:rsidRDefault="00A64475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u w:val="single"/>
        </w:rPr>
        <w:t>TH1:</w: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15" w14:anchorId="506873D5">
          <v:shape id="_x0000_i1931" type="#_x0000_t75" style="width:48.55pt;height:30.15pt" o:ole="">
            <v:imagedata r:id="rId1680" o:title=""/>
          </v:shape>
          <o:OLEObject Type="Embed" ProgID="Equation.DSMT4" ShapeID="_x0000_i1931" DrawAspect="Content" ObjectID="_1689705004" r:id="rId168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E4220C8" w14:textId="77777777" w:rsidR="00A64475" w:rsidRPr="00321E2D" w:rsidRDefault="00A64475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Vì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15" w14:anchorId="5230A312">
          <v:shape id="_x0000_i1932" type="#_x0000_t75" style="width:60.3pt;height:15.9pt" o:ole="">
            <v:imagedata r:id="rId1682" o:title=""/>
          </v:shape>
          <o:OLEObject Type="Embed" ProgID="Equation.DSMT4" ShapeID="_x0000_i1932" DrawAspect="Content" ObjectID="_1689705005" r:id="rId168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34"/>
          <w:sz w:val="24"/>
          <w:szCs w:val="24"/>
        </w:rPr>
        <w:object w:dxaOrig="1095" w:dyaOrig="795" w14:anchorId="2EECCA93">
          <v:shape id="_x0000_i1933" type="#_x0000_t75" style="width:55.25pt;height:40.2pt" o:ole="">
            <v:imagedata r:id="rId1684" o:title=""/>
          </v:shape>
          <o:OLEObject Type="Embed" ProgID="Equation.DSMT4" ShapeID="_x0000_i1933" DrawAspect="Content" ObjectID="_1689705006" r:id="rId168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3225" w:dyaOrig="360" w14:anchorId="4D24257F">
          <v:shape id="_x0000_i1934" type="#_x0000_t75" style="width:160.75pt;height:18.4pt" o:ole="">
            <v:imagedata r:id="rId1686" o:title=""/>
          </v:shape>
          <o:OLEObject Type="Embed" ProgID="Equation.DSMT4" ShapeID="_x0000_i1934" DrawAspect="Content" ObjectID="_1689705007" r:id="rId168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39F0635C" w14:textId="77777777" w:rsidR="00A64475" w:rsidRPr="00321E2D" w:rsidRDefault="00A64475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Đặt </w:t>
      </w:r>
      <w:r w:rsidRPr="00321E2D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7EBF4689">
          <v:shape id="_x0000_i1935" type="#_x0000_t75" style="width:90.4pt;height:20.1pt" o:ole="">
            <v:imagedata r:id="rId1688" o:title=""/>
          </v:shape>
          <o:OLEObject Type="Embed" ProgID="Equation.DSMT4" ShapeID="_x0000_i1935" DrawAspect="Content" ObjectID="_1689705008" r:id="rId168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với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15" w14:anchorId="0B01E7F7">
          <v:shape id="_x0000_i1936" type="#_x0000_t75" style="width:48.55pt;height:30.15pt" o:ole="">
            <v:imagedata r:id="rId1680" o:title=""/>
          </v:shape>
          <o:OLEObject Type="Embed" ProgID="Equation.DSMT4" ShapeID="_x0000_i1936" DrawAspect="Content" ObjectID="_1689705009" r:id="rId1690"/>
        </w:object>
      </w:r>
      <w:r w:rsidRPr="00321E2D">
        <w:rPr>
          <w:rFonts w:ascii="Chu Van An" w:hAnsi="Chu Van An" w:cs="Chu Van An"/>
          <w:sz w:val="24"/>
          <w:szCs w:val="24"/>
        </w:rPr>
        <w:t>. Lập bảng biến thiên:</w:t>
      </w:r>
    </w:p>
    <w:p w14:paraId="56209DEE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4D373E0" wp14:editId="0F111D3D">
            <wp:extent cx="2760345" cy="1337310"/>
            <wp:effectExtent l="0" t="0" r="190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345" cy="133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7A7AD" w14:textId="77777777" w:rsidR="00A64475" w:rsidRPr="00321E2D" w:rsidRDefault="00A64475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Suy ra: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705" w:dyaOrig="615" w14:anchorId="632C9B50">
          <v:shape id="_x0000_i1937" type="#_x0000_t75" style="width:35.15pt;height:30.15pt" o:ole="">
            <v:imagedata r:id="rId1692" o:title=""/>
          </v:shape>
          <o:OLEObject Type="Embed" ProgID="Equation.DSMT4" ShapeID="_x0000_i1937" DrawAspect="Content" ObjectID="_1689705010" r:id="rId1693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Dấu đẳng thức xảy ra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00" w:dyaOrig="615" w14:anchorId="414F28D3">
          <v:shape id="_x0000_i1938" type="#_x0000_t75" style="width:45.2pt;height:30.15pt" o:ole="">
            <v:imagedata r:id="rId1694" o:title=""/>
          </v:shape>
          <o:OLEObject Type="Embed" ProgID="Equation.DSMT4" ShapeID="_x0000_i1938" DrawAspect="Content" ObjectID="_1689705011" r:id="rId169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;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885" w:dyaOrig="315" w14:anchorId="14DDFB8D">
          <v:shape id="_x0000_i1939" type="#_x0000_t75" style="width:44.35pt;height:15.9pt" o:ole="">
            <v:imagedata r:id="rId1696" o:title=""/>
          </v:shape>
          <o:OLEObject Type="Embed" ProgID="Equation.DSMT4" ShapeID="_x0000_i1939" DrawAspect="Content" ObjectID="_1689705012" r:id="rId1697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9C86720" w14:textId="77777777" w:rsidR="00A64475" w:rsidRPr="00321E2D" w:rsidRDefault="00A64475" w:rsidP="00321E2D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  <w:u w:val="single"/>
        </w:rPr>
        <w:t>TH2:</w:t>
      </w:r>
      <w:r w:rsidRPr="00321E2D">
        <w:rPr>
          <w:rFonts w:ascii="Chu Van An" w:hAnsi="Chu Van An" w:cs="Chu Van An"/>
          <w:sz w:val="24"/>
          <w:szCs w:val="24"/>
        </w:rPr>
        <w:t xml:space="preserve">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915" w:dyaOrig="615" w14:anchorId="2307FBFC">
          <v:shape id="_x0000_i1940" type="#_x0000_t75" style="width:45.2pt;height:30.15pt" o:ole="">
            <v:imagedata r:id="rId1698" o:title=""/>
          </v:shape>
          <o:OLEObject Type="Embed" ProgID="Equation.DSMT4" ShapeID="_x0000_i1940" DrawAspect="Content" ObjectID="_1689705013" r:id="rId1699"/>
        </w:objec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2160" w:dyaOrig="615" w14:anchorId="045AA906">
          <v:shape id="_x0000_i1941" type="#_x0000_t75" style="width:108pt;height:30.15pt" o:ole="">
            <v:imagedata r:id="rId1700" o:title=""/>
          </v:shape>
          <o:OLEObject Type="Embed" ProgID="Equation.DSMT4" ShapeID="_x0000_i1941" DrawAspect="Content" ObjectID="_1689705014" r:id="rId170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6828F0D8" w14:textId="77777777" w:rsidR="00A64475" w:rsidRPr="00321E2D" w:rsidRDefault="00A64475" w:rsidP="00321E2D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lastRenderedPageBreak/>
        <w:t xml:space="preserve">Vậy </w:t>
      </w:r>
      <w:r w:rsidRPr="00321E2D">
        <w:rPr>
          <w:rFonts w:ascii="Chu Van An" w:eastAsia="Times New Roman" w:hAnsi="Chu Van An" w:cs="Chu Van An"/>
          <w:position w:val="-24"/>
          <w:sz w:val="24"/>
          <w:szCs w:val="24"/>
        </w:rPr>
        <w:object w:dxaOrig="1140" w:dyaOrig="615" w14:anchorId="251300AE">
          <v:shape id="_x0000_i1942" type="#_x0000_t75" style="width:56.95pt;height:30.15pt" o:ole="">
            <v:imagedata r:id="rId1702" o:title=""/>
          </v:shape>
          <o:OLEObject Type="Embed" ProgID="Equation.DSMT4" ShapeID="_x0000_i1942" DrawAspect="Content" ObjectID="_1689705015" r:id="rId170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5AC6D7B" w14:textId="77777777" w:rsidR="00A64475" w:rsidRPr="00321E2D" w:rsidRDefault="00A64475" w:rsidP="00321E2D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Cho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1275" w:dyaOrig="690" w14:anchorId="650DE136">
          <v:shape id="_x0000_i1943" type="#_x0000_t75" style="width:63.65pt;height:34.35pt" o:ole="">
            <v:imagedata r:id="rId1704" o:title=""/>
          </v:shape>
          <o:OLEObject Type="Embed" ProgID="Equation.DSMT4" ShapeID="_x0000_i1943" DrawAspect="Content" ObjectID="_1689705016" r:id="rId1705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thỏa mãn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4125" w:dyaOrig="735" w14:anchorId="6085B1D4">
          <v:shape id="_x0000_i1944" type="#_x0000_t75" style="width:206.8pt;height:36.85pt" o:ole="">
            <v:imagedata r:id="rId1706" o:title=""/>
          </v:shape>
          <o:OLEObject Type="Embed" ProgID="Equation.DSMT4" ShapeID="_x0000_i1944" DrawAspect="Content" ObjectID="_1689705017" r:id="rId1707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 Giá trị của biểu thức </w:t>
      </w:r>
      <w:r w:rsidRPr="00321E2D">
        <w:rPr>
          <w:rFonts w:ascii="Chu Van An" w:eastAsia="Times New Roman" w:hAnsi="Chu Van An" w:cs="Chu Van An"/>
          <w:position w:val="-10"/>
          <w:sz w:val="24"/>
          <w:szCs w:val="24"/>
        </w:rPr>
        <w:object w:dxaOrig="1830" w:dyaOrig="375" w14:anchorId="0403EA5C">
          <v:shape id="_x0000_i1945" type="#_x0000_t75" style="width:92.1pt;height:19.25pt" o:ole="">
            <v:imagedata r:id="rId1708" o:title=""/>
          </v:shape>
          <o:OLEObject Type="Embed" ProgID="Equation.DSMT4" ShapeID="_x0000_i1945" DrawAspect="Content" ObjectID="_1689705018" r:id="rId170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bằng</w:t>
      </w:r>
    </w:p>
    <w:p w14:paraId="42F0C773" w14:textId="77777777" w:rsidR="00A64475" w:rsidRPr="00321E2D" w:rsidRDefault="00A64475" w:rsidP="00321E2D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321E2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570" w:dyaOrig="615" w14:anchorId="254284D2">
          <v:shape id="_x0000_i1946" type="#_x0000_t75" style="width:28.45pt;height:30.15pt" o:ole="">
            <v:imagedata r:id="rId1710" o:title=""/>
          </v:shape>
          <o:OLEObject Type="Embed" ProgID="Equation.DSMT4" ShapeID="_x0000_i1946" DrawAspect="Content" ObjectID="_1689705019" r:id="rId1711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321E2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240" w:dyaOrig="615" w14:anchorId="03EE2504">
          <v:shape id="_x0000_i1947" type="#_x0000_t75" style="width:12.55pt;height:30.15pt" o:ole="">
            <v:imagedata r:id="rId1712" o:title=""/>
          </v:shape>
          <o:OLEObject Type="Embed" ProgID="Equation.DSMT4" ShapeID="_x0000_i1947" DrawAspect="Content" ObjectID="_1689705020" r:id="rId1713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321E2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240" w:dyaOrig="615" w14:anchorId="620EAAD2">
          <v:shape id="_x0000_i1948" type="#_x0000_t75" style="width:12.55pt;height:30.15pt" o:ole="">
            <v:imagedata r:id="rId1714" o:title=""/>
          </v:shape>
          <o:OLEObject Type="Embed" ProgID="Equation.DSMT4" ShapeID="_x0000_i1948" DrawAspect="Content" ObjectID="_1689705021" r:id="rId1715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321E2D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480" w:dyaOrig="615" w14:anchorId="67BC261C">
          <v:shape id="_x0000_i1949" type="#_x0000_t75" style="width:23.45pt;height:30.15pt" o:ole="">
            <v:imagedata r:id="rId1716" o:title=""/>
          </v:shape>
          <o:OLEObject Type="Embed" ProgID="Equation.DSMT4" ShapeID="_x0000_i1949" DrawAspect="Content" ObjectID="_1689705022" r:id="rId1717"/>
        </w:object>
      </w:r>
      <w:r w:rsidRPr="00321E2D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A20505C" w14:textId="77777777" w:rsidR="00A64475" w:rsidRPr="00321E2D" w:rsidRDefault="00A64475" w:rsidP="00321E2D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321E2D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321E2D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34B79B23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2C74CA9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>Áp dụng BĐT Svac-xơ:</w:t>
      </w:r>
    </w:p>
    <w:p w14:paraId="32D492B0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2850" w:dyaOrig="765" w14:anchorId="380EE89F">
          <v:shape id="_x0000_i1950" type="#_x0000_t75" style="width:142.35pt;height:37.65pt" o:ole="">
            <v:imagedata r:id="rId1718" o:title=""/>
          </v:shape>
          <o:OLEObject Type="Embed" ProgID="Equation.DSMT4" ShapeID="_x0000_i1950" DrawAspect="Content" ObjectID="_1689705023" r:id="rId1719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Dấu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450" w:dyaOrig="270" w14:anchorId="2EFEFD8B">
          <v:shape id="_x0000_i1951" type="#_x0000_t75" style="width:22.6pt;height:13.4pt" o:ole="">
            <v:imagedata r:id="rId1720" o:title=""/>
          </v:shape>
          <o:OLEObject Type="Embed" ProgID="Equation.DSMT4" ShapeID="_x0000_i1951" DrawAspect="Content" ObjectID="_1689705024" r:id="rId1721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xảy ra khi và chỉ khi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645" w:dyaOrig="645" w14:anchorId="075198EA">
          <v:shape id="_x0000_i1952" type="#_x0000_t75" style="width:31.8pt;height:31.8pt" o:ole="">
            <v:imagedata r:id="rId1722" o:title=""/>
          </v:shape>
          <o:OLEObject Type="Embed" ProgID="Equation.DSMT4" ShapeID="_x0000_i1952" DrawAspect="Content" ObjectID="_1689705025" r:id="rId172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200C329F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Ta có: </w:t>
      </w: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8910" w:dyaOrig="735" w14:anchorId="6063ED32">
          <v:shape id="_x0000_i1953" type="#_x0000_t75" style="width:445.4pt;height:36.85pt" o:ole="">
            <v:imagedata r:id="rId1724" o:title=""/>
          </v:shape>
          <o:OLEObject Type="Embed" ProgID="Equation.DSMT4" ShapeID="_x0000_i1953" DrawAspect="Content" ObjectID="_1689705026" r:id="rId1725"/>
        </w:object>
      </w:r>
    </w:p>
    <w:p w14:paraId="0EFECF96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9075" w:dyaOrig="765" w14:anchorId="748F8D19">
          <v:shape id="_x0000_i1954" type="#_x0000_t75" style="width:453.75pt;height:37.65pt" o:ole="">
            <v:imagedata r:id="rId1726" o:title=""/>
          </v:shape>
          <o:OLEObject Type="Embed" ProgID="Equation.DSMT4" ShapeID="_x0000_i1954" DrawAspect="Content" ObjectID="_1689705027" r:id="rId1727"/>
        </w:object>
      </w:r>
      <w:r w:rsidRPr="00321E2D">
        <w:rPr>
          <w:rFonts w:ascii="Chu Van An" w:hAnsi="Chu Van An" w:cs="Chu Van An"/>
          <w:sz w:val="24"/>
          <w:szCs w:val="24"/>
        </w:rPr>
        <w:t>(1)</w:t>
      </w:r>
    </w:p>
    <w:p w14:paraId="606E6E74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Theo BĐT Svac-xơ: </w:t>
      </w:r>
      <w:r w:rsidRPr="00321E2D">
        <w:rPr>
          <w:rFonts w:ascii="Chu Van An" w:eastAsia="Times New Roman" w:hAnsi="Chu Van An" w:cs="Chu Van An"/>
          <w:position w:val="-32"/>
          <w:sz w:val="24"/>
          <w:szCs w:val="24"/>
        </w:rPr>
        <w:object w:dxaOrig="5340" w:dyaOrig="810" w14:anchorId="4224F48A">
          <v:shape id="_x0000_i1955" type="#_x0000_t75" style="width:267.05pt;height:41pt" o:ole="">
            <v:imagedata r:id="rId1728" o:title=""/>
          </v:shape>
          <o:OLEObject Type="Embed" ProgID="Equation.DSMT4" ShapeID="_x0000_i1955" DrawAspect="Content" ObjectID="_1689705028" r:id="rId1729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0790447E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30"/>
          <w:sz w:val="24"/>
          <w:szCs w:val="24"/>
        </w:rPr>
        <w:object w:dxaOrig="8265" w:dyaOrig="780" w14:anchorId="1EC620BC">
          <v:shape id="_x0000_i1956" type="#_x0000_t75" style="width:412.75pt;height:38.5pt" o:ole="">
            <v:imagedata r:id="rId1730" o:title=""/>
          </v:shape>
          <o:OLEObject Type="Embed" ProgID="Equation.DSMT4" ShapeID="_x0000_i1956" DrawAspect="Content" ObjectID="_1689705029" r:id="rId1731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44A03BE9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eastAsia="Times New Roman" w:hAnsi="Chu Van An" w:cs="Chu Van An"/>
          <w:position w:val="-60"/>
          <w:sz w:val="24"/>
          <w:szCs w:val="24"/>
        </w:rPr>
        <w:object w:dxaOrig="1380" w:dyaOrig="1305" w14:anchorId="31E29487">
          <v:shape id="_x0000_i1957" type="#_x0000_t75" style="width:69.5pt;height:65.3pt" o:ole="">
            <v:imagedata r:id="rId1732" o:title=""/>
          </v:shape>
          <o:OLEObject Type="Embed" ProgID="Equation.DSMT4" ShapeID="_x0000_i1957" DrawAspect="Content" ObjectID="_1689705030" r:id="rId1733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522744F1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Dấu </w:t>
      </w:r>
      <w:r w:rsidRPr="00321E2D">
        <w:rPr>
          <w:rFonts w:ascii="Chu Van An" w:eastAsia="Times New Roman" w:hAnsi="Chu Van An" w:cs="Chu Van An"/>
          <w:position w:val="-4"/>
          <w:sz w:val="24"/>
          <w:szCs w:val="24"/>
        </w:rPr>
        <w:object w:dxaOrig="450" w:dyaOrig="270" w14:anchorId="5C68DCC7">
          <v:shape id="_x0000_i1958" type="#_x0000_t75" style="width:22.6pt;height:13.4pt" o:ole="">
            <v:imagedata r:id="rId1720" o:title=""/>
          </v:shape>
          <o:OLEObject Type="Embed" ProgID="Equation.DSMT4" ShapeID="_x0000_i1958" DrawAspect="Content" ObjectID="_1689705031" r:id="rId1734"/>
        </w:object>
      </w:r>
      <w:r w:rsidRPr="00321E2D">
        <w:rPr>
          <w:rFonts w:ascii="Chu Van An" w:hAnsi="Chu Van An" w:cs="Chu Van An"/>
          <w:sz w:val="24"/>
          <w:szCs w:val="24"/>
        </w:rPr>
        <w:t xml:space="preserve"> xảy ra khi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1605" w:dyaOrig="645" w14:anchorId="3DEAA10D">
          <v:shape id="_x0000_i1959" type="#_x0000_t75" style="width:80.35pt;height:31.8pt" o:ole="">
            <v:imagedata r:id="rId1735" o:title=""/>
          </v:shape>
          <o:OLEObject Type="Embed" ProgID="Equation.DSMT4" ShapeID="_x0000_i1959" DrawAspect="Content" ObjectID="_1689705032" r:id="rId1736"/>
        </w:object>
      </w:r>
      <w:r w:rsidRPr="00321E2D">
        <w:rPr>
          <w:rFonts w:ascii="Chu Van An" w:hAnsi="Chu Van An" w:cs="Chu Van An"/>
          <w:sz w:val="24"/>
          <w:szCs w:val="24"/>
        </w:rPr>
        <w:t xml:space="preserve">.luôn đúng khi có </w:t>
      </w:r>
      <w:r w:rsidRPr="00321E2D">
        <w:rPr>
          <w:rFonts w:ascii="Chu Van An" w:eastAsia="Times New Roman" w:hAnsi="Chu Van An" w:cs="Chu Van An"/>
          <w:position w:val="-60"/>
          <w:sz w:val="24"/>
          <w:szCs w:val="24"/>
        </w:rPr>
        <w:object w:dxaOrig="1065" w:dyaOrig="1305" w14:anchorId="6D3132A2">
          <v:shape id="_x0000_i1960" type="#_x0000_t75" style="width:52.75pt;height:65.3pt" o:ole="">
            <v:imagedata r:id="rId1737" o:title=""/>
          </v:shape>
          <o:OLEObject Type="Embed" ProgID="Equation.DSMT4" ShapeID="_x0000_i1960" DrawAspect="Content" ObjectID="_1689705033" r:id="rId1738"/>
        </w:object>
      </w:r>
    </w:p>
    <w:p w14:paraId="478CAF96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321E2D">
        <w:rPr>
          <w:rFonts w:ascii="Chu Van An" w:hAnsi="Chu Van An" w:cs="Chu Van An"/>
          <w:sz w:val="24"/>
          <w:szCs w:val="24"/>
        </w:rPr>
        <w:t xml:space="preserve">Vậy </w:t>
      </w:r>
      <w:r w:rsidRPr="00321E2D">
        <w:rPr>
          <w:rFonts w:ascii="Chu Van An" w:eastAsia="Times New Roman" w:hAnsi="Chu Van An" w:cs="Chu Van An"/>
          <w:position w:val="-28"/>
          <w:sz w:val="24"/>
          <w:szCs w:val="24"/>
        </w:rPr>
        <w:object w:dxaOrig="2400" w:dyaOrig="750" w14:anchorId="13705290">
          <v:shape id="_x0000_i1961" type="#_x0000_t75" style="width:120.55pt;height:37.65pt" o:ole="">
            <v:imagedata r:id="rId1739" o:title=""/>
          </v:shape>
          <o:OLEObject Type="Embed" ProgID="Equation.DSMT4" ShapeID="_x0000_i1961" DrawAspect="Content" ObjectID="_1689705034" r:id="rId1740"/>
        </w:object>
      </w:r>
      <w:r w:rsidRPr="00321E2D">
        <w:rPr>
          <w:rFonts w:ascii="Chu Van An" w:hAnsi="Chu Van An" w:cs="Chu Van An"/>
          <w:sz w:val="24"/>
          <w:szCs w:val="24"/>
        </w:rPr>
        <w:t>.</w:t>
      </w:r>
    </w:p>
    <w:p w14:paraId="7B38E5C1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32409E7A" w14:textId="77777777" w:rsidR="00A64475" w:rsidRPr="00321E2D" w:rsidRDefault="00A64475" w:rsidP="00321E2D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1CFBD708" w14:textId="77777777" w:rsidR="00A64475" w:rsidRPr="00321E2D" w:rsidRDefault="00A64475" w:rsidP="00321E2D">
      <w:pPr>
        <w:spacing w:line="240" w:lineRule="auto"/>
        <w:ind w:left="142"/>
        <w:rPr>
          <w:rFonts w:ascii="Chu Van An" w:hAnsi="Chu Van An" w:cs="Chu Van An"/>
          <w:b/>
          <w:color w:val="0000FF"/>
          <w:sz w:val="24"/>
          <w:szCs w:val="24"/>
        </w:rPr>
      </w:pPr>
    </w:p>
    <w:sectPr w:rsidR="00A64475" w:rsidRPr="00321E2D" w:rsidSect="00CD05B3">
      <w:headerReference w:type="default" r:id="rId1741"/>
      <w:footerReference w:type="default" r:id="rId1742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D37BCA" w14:textId="77777777" w:rsidR="00556AF1" w:rsidRDefault="00556AF1" w:rsidP="0032639E">
      <w:pPr>
        <w:spacing w:after="0" w:line="240" w:lineRule="auto"/>
      </w:pPr>
      <w:r>
        <w:separator/>
      </w:r>
    </w:p>
  </w:endnote>
  <w:endnote w:type="continuationSeparator" w:id="0">
    <w:p w14:paraId="2BEE8772" w14:textId="77777777" w:rsidR="00556AF1" w:rsidRDefault="00556AF1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 w:rsidRPr="00321E2D">
          <w:rPr>
            <w:rFonts w:ascii="Cambria Math" w:hAnsi="Cambria Math"/>
            <w:b/>
            <w:bCs/>
            <w:noProof/>
            <w:color w:val="0000CC"/>
            <w:sz w:val="20"/>
            <w:szCs w:val="20"/>
          </w:rPr>
          <w:t>◈</w:t>
        </w:r>
        <w:r w:rsidRPr="00321E2D">
          <w:rPr>
            <w:b/>
            <w:bCs/>
            <w:noProof/>
            <w:color w:val="0000CC"/>
            <w:sz w:val="20"/>
            <w:szCs w:val="20"/>
          </w:rPr>
          <w:t xml:space="preserve"> - Zalo 0774860155- chia s</w:t>
        </w:r>
        <w:r w:rsidRPr="00321E2D">
          <w:rPr>
            <w:rFonts w:ascii="Calibri" w:hAnsi="Calibri" w:cs="Calibri"/>
            <w:b/>
            <w:bCs/>
            <w:noProof/>
            <w:color w:val="0000CC"/>
            <w:sz w:val="20"/>
            <w:szCs w:val="20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66C1E2" w14:textId="77777777" w:rsidR="00556AF1" w:rsidRDefault="00556AF1" w:rsidP="0032639E">
      <w:pPr>
        <w:spacing w:after="0" w:line="240" w:lineRule="auto"/>
      </w:pPr>
      <w:r>
        <w:separator/>
      </w:r>
    </w:p>
  </w:footnote>
  <w:footnote w:type="continuationSeparator" w:id="0">
    <w:p w14:paraId="30E4C087" w14:textId="77777777" w:rsidR="00556AF1" w:rsidRDefault="00556AF1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6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7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68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69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7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71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72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73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74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5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6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7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8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9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80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81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82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83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4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85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86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187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8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189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0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191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92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93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4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95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96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97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198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99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0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01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2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0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54" type="#_x0000_t75" style="width:450.4pt;height:450.4pt" o:bullet="t">
        <v:imagedata r:id="rId1" o:title="fa-check-square-o_600"/>
      </v:shape>
    </w:pict>
  </w:numPicBullet>
  <w:numPicBullet w:numPicBulletId="1">
    <w:pict>
      <v:shape id="_x0000_i1155" type="#_x0000_t75" style="width:383.45pt;height:383.45pt" o:bullet="t">
        <v:imagedata r:id="rId2" o:title="unnamed (5)"/>
      </v:shape>
    </w:pict>
  </w:numPicBullet>
  <w:abstractNum w:abstractNumId="0" w15:restartNumberingAfterBreak="0">
    <w:nsid w:val="0085100E"/>
    <w:multiLevelType w:val="hybridMultilevel"/>
    <w:tmpl w:val="3B161C80"/>
    <w:lvl w:ilvl="0" w:tplc="879A93D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F061B4"/>
    <w:multiLevelType w:val="hybridMultilevel"/>
    <w:tmpl w:val="EF96DCFA"/>
    <w:lvl w:ilvl="0" w:tplc="3C80844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7068"/>
    <w:multiLevelType w:val="hybridMultilevel"/>
    <w:tmpl w:val="4244B6E2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B8352A"/>
    <w:multiLevelType w:val="hybridMultilevel"/>
    <w:tmpl w:val="6D3ACAF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858A25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FF0000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290964"/>
    <w:multiLevelType w:val="hybridMultilevel"/>
    <w:tmpl w:val="37D8B5B6"/>
    <w:lvl w:ilvl="0" w:tplc="879A93DC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5" w15:restartNumberingAfterBreak="0">
    <w:nsid w:val="18DA135A"/>
    <w:multiLevelType w:val="hybridMultilevel"/>
    <w:tmpl w:val="2214A5E0"/>
    <w:lvl w:ilvl="0" w:tplc="879A93DC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1DE22E9F"/>
    <w:multiLevelType w:val="hybridMultilevel"/>
    <w:tmpl w:val="B082E7CE"/>
    <w:lvl w:ilvl="0" w:tplc="879A93DC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7" w15:restartNumberingAfterBreak="0">
    <w:nsid w:val="1E5E25FD"/>
    <w:multiLevelType w:val="hybridMultilevel"/>
    <w:tmpl w:val="1E982E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99AAE70">
      <w:start w:val="1"/>
      <w:numFmt w:val="bullet"/>
      <w:lvlText w:val=""/>
      <w:lvlJc w:val="left"/>
      <w:pPr>
        <w:ind w:left="2160" w:hanging="360"/>
      </w:pPr>
      <w:rPr>
        <w:rFonts w:ascii="Wingdings" w:hAnsi="Wingdings" w:hint="default"/>
        <w:color w:val="3E03E3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944E63"/>
    <w:multiLevelType w:val="hybridMultilevel"/>
    <w:tmpl w:val="EB2ECA70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AC71A8"/>
    <w:multiLevelType w:val="hybridMultilevel"/>
    <w:tmpl w:val="11FEAEA2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80051A2"/>
    <w:multiLevelType w:val="hybridMultilevel"/>
    <w:tmpl w:val="E840842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400868"/>
    <w:multiLevelType w:val="hybridMultilevel"/>
    <w:tmpl w:val="3CD63D2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691A60"/>
    <w:multiLevelType w:val="hybridMultilevel"/>
    <w:tmpl w:val="0A0CAD1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DA5C62"/>
    <w:multiLevelType w:val="hybridMultilevel"/>
    <w:tmpl w:val="13982C5A"/>
    <w:lvl w:ilvl="0" w:tplc="6EDC679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4AA2131"/>
    <w:multiLevelType w:val="hybridMultilevel"/>
    <w:tmpl w:val="FE8E29A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146651"/>
    <w:multiLevelType w:val="hybridMultilevel"/>
    <w:tmpl w:val="BB40042A"/>
    <w:lvl w:ilvl="0" w:tplc="51D25F2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B91D83"/>
    <w:multiLevelType w:val="hybridMultilevel"/>
    <w:tmpl w:val="D970604A"/>
    <w:lvl w:ilvl="0" w:tplc="838023B4">
      <w:start w:val="1"/>
      <w:numFmt w:val="bullet"/>
      <w:lvlText w:val=""/>
      <w:lvlPicBulletId w:val="0"/>
      <w:lvlJc w:val="left"/>
      <w:pPr>
        <w:ind w:left="993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7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3" w:hanging="360"/>
      </w:pPr>
      <w:rPr>
        <w:rFonts w:ascii="Wingdings" w:hAnsi="Wingdings" w:hint="default"/>
      </w:rPr>
    </w:lvl>
  </w:abstractNum>
  <w:abstractNum w:abstractNumId="18" w15:restartNumberingAfterBreak="0">
    <w:nsid w:val="492307FD"/>
    <w:multiLevelType w:val="hybridMultilevel"/>
    <w:tmpl w:val="48B2583A"/>
    <w:lvl w:ilvl="0" w:tplc="879A93DC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9" w15:restartNumberingAfterBreak="0">
    <w:nsid w:val="52E01344"/>
    <w:multiLevelType w:val="hybridMultilevel"/>
    <w:tmpl w:val="7AF0B7C0"/>
    <w:lvl w:ilvl="0" w:tplc="879A93DC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0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8B32466"/>
    <w:multiLevelType w:val="hybridMultilevel"/>
    <w:tmpl w:val="2B58441C"/>
    <w:lvl w:ilvl="0" w:tplc="54104A3A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858A25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  <w:color w:val="FF0000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8F6229"/>
    <w:multiLevelType w:val="hybridMultilevel"/>
    <w:tmpl w:val="A7C4ADC0"/>
    <w:lvl w:ilvl="0" w:tplc="879A93DC">
      <w:start w:val="1"/>
      <w:numFmt w:val="bullet"/>
      <w:lvlText w:val=""/>
      <w:lvlJc w:val="left"/>
      <w:pPr>
        <w:ind w:left="2235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9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95" w:hanging="360"/>
      </w:pPr>
      <w:rPr>
        <w:rFonts w:ascii="Wingdings" w:hAnsi="Wingdings" w:hint="default"/>
      </w:rPr>
    </w:lvl>
  </w:abstractNum>
  <w:abstractNum w:abstractNumId="23" w15:restartNumberingAfterBreak="0">
    <w:nsid w:val="5E146AF3"/>
    <w:multiLevelType w:val="hybridMultilevel"/>
    <w:tmpl w:val="7F428656"/>
    <w:lvl w:ilvl="0" w:tplc="51D25F2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E483A6A"/>
    <w:multiLevelType w:val="hybridMultilevel"/>
    <w:tmpl w:val="A7AE2D2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11114F6"/>
    <w:multiLevelType w:val="hybridMultilevel"/>
    <w:tmpl w:val="B04A9AC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3D77C6F"/>
    <w:multiLevelType w:val="hybridMultilevel"/>
    <w:tmpl w:val="7820CD52"/>
    <w:lvl w:ilvl="0" w:tplc="879A93DC">
      <w:start w:val="1"/>
      <w:numFmt w:val="bullet"/>
      <w:lvlText w:val=""/>
      <w:lvlJc w:val="left"/>
      <w:pPr>
        <w:ind w:left="2250" w:hanging="360"/>
      </w:pPr>
      <w:rPr>
        <w:rFonts w:ascii="Symbol" w:hAnsi="Symbol" w:hint="default"/>
        <w:b/>
        <w:i w:val="0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9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5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10" w:hanging="360"/>
      </w:pPr>
      <w:rPr>
        <w:rFonts w:ascii="Wingdings" w:hAnsi="Wingdings" w:hint="default"/>
      </w:rPr>
    </w:lvl>
  </w:abstractNum>
  <w:abstractNum w:abstractNumId="27" w15:restartNumberingAfterBreak="0">
    <w:nsid w:val="645738B0"/>
    <w:multiLevelType w:val="hybridMultilevel"/>
    <w:tmpl w:val="91A4B55E"/>
    <w:lvl w:ilvl="0" w:tplc="6EDC679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7D82256"/>
    <w:multiLevelType w:val="hybridMultilevel"/>
    <w:tmpl w:val="20DE42A4"/>
    <w:lvl w:ilvl="0" w:tplc="4108459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D937526"/>
    <w:multiLevelType w:val="hybridMultilevel"/>
    <w:tmpl w:val="56067A02"/>
    <w:lvl w:ilvl="0" w:tplc="4108459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29A59D5"/>
    <w:multiLevelType w:val="hybridMultilevel"/>
    <w:tmpl w:val="A1085084"/>
    <w:lvl w:ilvl="0" w:tplc="879A93DC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25" w:hanging="360"/>
      </w:pPr>
      <w:rPr>
        <w:rFonts w:ascii="Wingdings" w:hAnsi="Wingdings" w:hint="default"/>
      </w:rPr>
    </w:lvl>
  </w:abstractNum>
  <w:abstractNum w:abstractNumId="31" w15:restartNumberingAfterBreak="0">
    <w:nsid w:val="72D10FA1"/>
    <w:multiLevelType w:val="hybridMultilevel"/>
    <w:tmpl w:val="487C483C"/>
    <w:lvl w:ilvl="0" w:tplc="879A93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  <w:color w:val="0000CC"/>
      </w:rPr>
    </w:lvl>
    <w:lvl w:ilvl="1" w:tplc="4294AA42">
      <w:numFmt w:val="bullet"/>
      <w:lvlText w:val=""/>
      <w:lvlJc w:val="left"/>
      <w:pPr>
        <w:ind w:left="3600" w:hanging="360"/>
      </w:pPr>
      <w:rPr>
        <w:rFonts w:ascii="Wingdings" w:eastAsiaTheme="minorHAnsi" w:hAnsi="Wingdings" w:cs="Chu Van An" w:hint="default"/>
        <w:color w:val="0000CC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32" w15:restartNumberingAfterBreak="0">
    <w:nsid w:val="74FE05A5"/>
    <w:multiLevelType w:val="hybridMultilevel"/>
    <w:tmpl w:val="5A668C42"/>
    <w:lvl w:ilvl="0" w:tplc="838023B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5870B89"/>
    <w:multiLevelType w:val="hybridMultilevel"/>
    <w:tmpl w:val="BCA6BDFC"/>
    <w:lvl w:ilvl="0" w:tplc="00A89D20">
      <w:start w:val="1"/>
      <w:numFmt w:val="bullet"/>
      <w:lvlText w:val=""/>
      <w:lvlJc w:val="left"/>
      <w:pPr>
        <w:ind w:left="2490" w:hanging="360"/>
      </w:pPr>
      <w:rPr>
        <w:rFonts w:ascii="Wingdings" w:hAnsi="Wingdings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34" w15:restartNumberingAfterBreak="0">
    <w:nsid w:val="7B4904AE"/>
    <w:multiLevelType w:val="hybridMultilevel"/>
    <w:tmpl w:val="6AB07B8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20"/>
  </w:num>
  <w:num w:numId="3">
    <w:abstractNumId w:val="25"/>
  </w:num>
  <w:num w:numId="4">
    <w:abstractNumId w:val="34"/>
  </w:num>
  <w:num w:numId="5">
    <w:abstractNumId w:val="2"/>
  </w:num>
  <w:num w:numId="6">
    <w:abstractNumId w:val="11"/>
  </w:num>
  <w:num w:numId="7">
    <w:abstractNumId w:val="13"/>
  </w:num>
  <w:num w:numId="8">
    <w:abstractNumId w:val="0"/>
  </w:num>
  <w:num w:numId="9">
    <w:abstractNumId w:val="10"/>
  </w:num>
  <w:num w:numId="10">
    <w:abstractNumId w:val="31"/>
  </w:num>
  <w:num w:numId="11">
    <w:abstractNumId w:val="3"/>
  </w:num>
  <w:num w:numId="12">
    <w:abstractNumId w:val="19"/>
  </w:num>
  <w:num w:numId="13">
    <w:abstractNumId w:val="5"/>
  </w:num>
  <w:num w:numId="14">
    <w:abstractNumId w:val="24"/>
  </w:num>
  <w:num w:numId="15">
    <w:abstractNumId w:val="26"/>
  </w:num>
  <w:num w:numId="16">
    <w:abstractNumId w:val="4"/>
  </w:num>
  <w:num w:numId="17">
    <w:abstractNumId w:val="6"/>
  </w:num>
  <w:num w:numId="18">
    <w:abstractNumId w:val="18"/>
  </w:num>
  <w:num w:numId="19">
    <w:abstractNumId w:val="9"/>
  </w:num>
  <w:num w:numId="20">
    <w:abstractNumId w:val="15"/>
  </w:num>
  <w:num w:numId="21">
    <w:abstractNumId w:val="22"/>
  </w:num>
  <w:num w:numId="22">
    <w:abstractNumId w:val="30"/>
  </w:num>
  <w:num w:numId="23">
    <w:abstractNumId w:val="33"/>
  </w:num>
  <w:num w:numId="24">
    <w:abstractNumId w:val="14"/>
  </w:num>
  <w:num w:numId="25">
    <w:abstractNumId w:val="27"/>
  </w:num>
  <w:num w:numId="26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</w:num>
  <w:num w:numId="29">
    <w:abstractNumId w:val="7"/>
  </w:num>
  <w:num w:numId="30">
    <w:abstractNumId w:val="21"/>
  </w:num>
  <w:num w:numId="31">
    <w:abstractNumId w:val="17"/>
  </w:num>
  <w:num w:numId="32">
    <w:abstractNumId w:val="1"/>
  </w:num>
  <w:num w:numId="3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3"/>
  </w:num>
  <w:num w:numId="35">
    <w:abstractNumId w:val="16"/>
  </w:num>
  <w:num w:numId="36">
    <w:abstractNumId w:val="32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45D2"/>
    <w:rsid w:val="00036442"/>
    <w:rsid w:val="000372B8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330D"/>
    <w:rsid w:val="00084F36"/>
    <w:rsid w:val="00085E7E"/>
    <w:rsid w:val="0008778F"/>
    <w:rsid w:val="00092F01"/>
    <w:rsid w:val="0009414F"/>
    <w:rsid w:val="00097084"/>
    <w:rsid w:val="00097BC7"/>
    <w:rsid w:val="000A6C98"/>
    <w:rsid w:val="000B10E4"/>
    <w:rsid w:val="000B116E"/>
    <w:rsid w:val="000C2A43"/>
    <w:rsid w:val="000C4040"/>
    <w:rsid w:val="000D2819"/>
    <w:rsid w:val="000D41F8"/>
    <w:rsid w:val="000E1D60"/>
    <w:rsid w:val="000E72CE"/>
    <w:rsid w:val="000F49F0"/>
    <w:rsid w:val="000F53E0"/>
    <w:rsid w:val="00107110"/>
    <w:rsid w:val="00115773"/>
    <w:rsid w:val="00121752"/>
    <w:rsid w:val="00122502"/>
    <w:rsid w:val="00131218"/>
    <w:rsid w:val="00141FB6"/>
    <w:rsid w:val="001468DF"/>
    <w:rsid w:val="0015526B"/>
    <w:rsid w:val="001611D6"/>
    <w:rsid w:val="00162692"/>
    <w:rsid w:val="0016598F"/>
    <w:rsid w:val="00172D70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1F1F0E"/>
    <w:rsid w:val="00206438"/>
    <w:rsid w:val="0022322B"/>
    <w:rsid w:val="0022788A"/>
    <w:rsid w:val="00232977"/>
    <w:rsid w:val="00232A8D"/>
    <w:rsid w:val="0025282B"/>
    <w:rsid w:val="00253050"/>
    <w:rsid w:val="0026702D"/>
    <w:rsid w:val="0028087F"/>
    <w:rsid w:val="00292110"/>
    <w:rsid w:val="002A79D6"/>
    <w:rsid w:val="002B1042"/>
    <w:rsid w:val="002D1A12"/>
    <w:rsid w:val="002D4C9E"/>
    <w:rsid w:val="002D5280"/>
    <w:rsid w:val="002E5BA3"/>
    <w:rsid w:val="002F0399"/>
    <w:rsid w:val="002F2032"/>
    <w:rsid w:val="00300E04"/>
    <w:rsid w:val="00301A14"/>
    <w:rsid w:val="003051AA"/>
    <w:rsid w:val="00321E2D"/>
    <w:rsid w:val="003239E8"/>
    <w:rsid w:val="0032639E"/>
    <w:rsid w:val="00330683"/>
    <w:rsid w:val="0033409D"/>
    <w:rsid w:val="003346F3"/>
    <w:rsid w:val="00350318"/>
    <w:rsid w:val="00373D4D"/>
    <w:rsid w:val="00385CB0"/>
    <w:rsid w:val="003947A9"/>
    <w:rsid w:val="00396E63"/>
    <w:rsid w:val="003A077F"/>
    <w:rsid w:val="003A36A5"/>
    <w:rsid w:val="003A7C24"/>
    <w:rsid w:val="003B6848"/>
    <w:rsid w:val="003C5D82"/>
    <w:rsid w:val="003D0C7F"/>
    <w:rsid w:val="003D49A2"/>
    <w:rsid w:val="003E533C"/>
    <w:rsid w:val="003F5E66"/>
    <w:rsid w:val="004063DF"/>
    <w:rsid w:val="0041181E"/>
    <w:rsid w:val="00420B6C"/>
    <w:rsid w:val="00421729"/>
    <w:rsid w:val="004219D4"/>
    <w:rsid w:val="00423C4E"/>
    <w:rsid w:val="0042620E"/>
    <w:rsid w:val="00432F49"/>
    <w:rsid w:val="00433B15"/>
    <w:rsid w:val="00440247"/>
    <w:rsid w:val="0044425E"/>
    <w:rsid w:val="00457DE4"/>
    <w:rsid w:val="00460B37"/>
    <w:rsid w:val="0046180A"/>
    <w:rsid w:val="004A24A4"/>
    <w:rsid w:val="004B3B60"/>
    <w:rsid w:val="004B7039"/>
    <w:rsid w:val="004C17DC"/>
    <w:rsid w:val="004C232E"/>
    <w:rsid w:val="004C3B41"/>
    <w:rsid w:val="004C56B6"/>
    <w:rsid w:val="004D02F1"/>
    <w:rsid w:val="004D5557"/>
    <w:rsid w:val="004E05C8"/>
    <w:rsid w:val="004E63D1"/>
    <w:rsid w:val="004F3836"/>
    <w:rsid w:val="004F4E04"/>
    <w:rsid w:val="00501A08"/>
    <w:rsid w:val="00502FF1"/>
    <w:rsid w:val="00504870"/>
    <w:rsid w:val="0053451E"/>
    <w:rsid w:val="005353B4"/>
    <w:rsid w:val="00535B2E"/>
    <w:rsid w:val="005436C3"/>
    <w:rsid w:val="005436FA"/>
    <w:rsid w:val="00543F89"/>
    <w:rsid w:val="00544FC2"/>
    <w:rsid w:val="00547EDE"/>
    <w:rsid w:val="00556AF1"/>
    <w:rsid w:val="00560476"/>
    <w:rsid w:val="005634F8"/>
    <w:rsid w:val="0056504D"/>
    <w:rsid w:val="00567E94"/>
    <w:rsid w:val="005709ED"/>
    <w:rsid w:val="00570BE1"/>
    <w:rsid w:val="00571503"/>
    <w:rsid w:val="0058239D"/>
    <w:rsid w:val="00585611"/>
    <w:rsid w:val="005903E5"/>
    <w:rsid w:val="00591202"/>
    <w:rsid w:val="00596419"/>
    <w:rsid w:val="005A1C22"/>
    <w:rsid w:val="005A36E2"/>
    <w:rsid w:val="005B0852"/>
    <w:rsid w:val="005B299F"/>
    <w:rsid w:val="005B2EC9"/>
    <w:rsid w:val="005B34D2"/>
    <w:rsid w:val="005C00FF"/>
    <w:rsid w:val="005C3816"/>
    <w:rsid w:val="005D1DCD"/>
    <w:rsid w:val="005D4E83"/>
    <w:rsid w:val="005D55D0"/>
    <w:rsid w:val="005D5C65"/>
    <w:rsid w:val="005E6A8D"/>
    <w:rsid w:val="005F19B2"/>
    <w:rsid w:val="005F6A01"/>
    <w:rsid w:val="00601FAE"/>
    <w:rsid w:val="00603737"/>
    <w:rsid w:val="00605576"/>
    <w:rsid w:val="00611866"/>
    <w:rsid w:val="00630D02"/>
    <w:rsid w:val="00631BA7"/>
    <w:rsid w:val="00652C50"/>
    <w:rsid w:val="00654DBE"/>
    <w:rsid w:val="00655B0B"/>
    <w:rsid w:val="00661AB0"/>
    <w:rsid w:val="006638C8"/>
    <w:rsid w:val="006804BC"/>
    <w:rsid w:val="00683573"/>
    <w:rsid w:val="00697065"/>
    <w:rsid w:val="006A059C"/>
    <w:rsid w:val="006A4235"/>
    <w:rsid w:val="006B3829"/>
    <w:rsid w:val="006B6F22"/>
    <w:rsid w:val="006C1AEE"/>
    <w:rsid w:val="006C6B00"/>
    <w:rsid w:val="006D17B4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3E61"/>
    <w:rsid w:val="00744188"/>
    <w:rsid w:val="00747CFD"/>
    <w:rsid w:val="00751B81"/>
    <w:rsid w:val="00751DEA"/>
    <w:rsid w:val="0075402F"/>
    <w:rsid w:val="00761AFE"/>
    <w:rsid w:val="00766F59"/>
    <w:rsid w:val="00776B36"/>
    <w:rsid w:val="00776B60"/>
    <w:rsid w:val="00787980"/>
    <w:rsid w:val="0079191C"/>
    <w:rsid w:val="0079343A"/>
    <w:rsid w:val="007960DB"/>
    <w:rsid w:val="00797DA4"/>
    <w:rsid w:val="007A423D"/>
    <w:rsid w:val="007C367C"/>
    <w:rsid w:val="007C4797"/>
    <w:rsid w:val="007D24F5"/>
    <w:rsid w:val="007E00ED"/>
    <w:rsid w:val="007E1B31"/>
    <w:rsid w:val="007E6452"/>
    <w:rsid w:val="007E7823"/>
    <w:rsid w:val="007F3458"/>
    <w:rsid w:val="007F3815"/>
    <w:rsid w:val="007F5E58"/>
    <w:rsid w:val="00803980"/>
    <w:rsid w:val="0081707D"/>
    <w:rsid w:val="008172CE"/>
    <w:rsid w:val="008217F3"/>
    <w:rsid w:val="008253CA"/>
    <w:rsid w:val="00825F5A"/>
    <w:rsid w:val="0082772C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856C9"/>
    <w:rsid w:val="00892566"/>
    <w:rsid w:val="008A1761"/>
    <w:rsid w:val="008A36A9"/>
    <w:rsid w:val="008A56A4"/>
    <w:rsid w:val="008A64F9"/>
    <w:rsid w:val="008B1831"/>
    <w:rsid w:val="008B5049"/>
    <w:rsid w:val="008D160D"/>
    <w:rsid w:val="008D22DA"/>
    <w:rsid w:val="008D61F0"/>
    <w:rsid w:val="008E6BD9"/>
    <w:rsid w:val="008F22EB"/>
    <w:rsid w:val="009002FA"/>
    <w:rsid w:val="009105B6"/>
    <w:rsid w:val="00921881"/>
    <w:rsid w:val="00924BB7"/>
    <w:rsid w:val="00937568"/>
    <w:rsid w:val="00944EE0"/>
    <w:rsid w:val="00944F27"/>
    <w:rsid w:val="00952A8E"/>
    <w:rsid w:val="009537C2"/>
    <w:rsid w:val="00957579"/>
    <w:rsid w:val="009619AC"/>
    <w:rsid w:val="00993994"/>
    <w:rsid w:val="009957E6"/>
    <w:rsid w:val="009A1347"/>
    <w:rsid w:val="009A633C"/>
    <w:rsid w:val="009A7D9C"/>
    <w:rsid w:val="009B4CE0"/>
    <w:rsid w:val="009C3151"/>
    <w:rsid w:val="009C640E"/>
    <w:rsid w:val="009D0C98"/>
    <w:rsid w:val="009E41A3"/>
    <w:rsid w:val="009E6938"/>
    <w:rsid w:val="00A028EA"/>
    <w:rsid w:val="00A0396E"/>
    <w:rsid w:val="00A172AC"/>
    <w:rsid w:val="00A257A5"/>
    <w:rsid w:val="00A31A81"/>
    <w:rsid w:val="00A31E31"/>
    <w:rsid w:val="00A3698B"/>
    <w:rsid w:val="00A4075B"/>
    <w:rsid w:val="00A45EB8"/>
    <w:rsid w:val="00A5024E"/>
    <w:rsid w:val="00A544BD"/>
    <w:rsid w:val="00A64475"/>
    <w:rsid w:val="00A7301D"/>
    <w:rsid w:val="00A7693D"/>
    <w:rsid w:val="00A86FE2"/>
    <w:rsid w:val="00A91EBF"/>
    <w:rsid w:val="00A93EBB"/>
    <w:rsid w:val="00A96342"/>
    <w:rsid w:val="00A97B6C"/>
    <w:rsid w:val="00AA63DD"/>
    <w:rsid w:val="00AC542C"/>
    <w:rsid w:val="00AE2F62"/>
    <w:rsid w:val="00AF24C9"/>
    <w:rsid w:val="00B07CD6"/>
    <w:rsid w:val="00B1733D"/>
    <w:rsid w:val="00B20FF0"/>
    <w:rsid w:val="00B27C0E"/>
    <w:rsid w:val="00B36224"/>
    <w:rsid w:val="00B36478"/>
    <w:rsid w:val="00B40311"/>
    <w:rsid w:val="00B40FE1"/>
    <w:rsid w:val="00B43795"/>
    <w:rsid w:val="00B50701"/>
    <w:rsid w:val="00B52447"/>
    <w:rsid w:val="00B5509B"/>
    <w:rsid w:val="00B619A8"/>
    <w:rsid w:val="00B64C6F"/>
    <w:rsid w:val="00B73801"/>
    <w:rsid w:val="00B73CA2"/>
    <w:rsid w:val="00B851AE"/>
    <w:rsid w:val="00B85846"/>
    <w:rsid w:val="00B92A5C"/>
    <w:rsid w:val="00BB0466"/>
    <w:rsid w:val="00BB0B95"/>
    <w:rsid w:val="00BB1BC2"/>
    <w:rsid w:val="00BB36F4"/>
    <w:rsid w:val="00BC690F"/>
    <w:rsid w:val="00BC74CF"/>
    <w:rsid w:val="00BD1060"/>
    <w:rsid w:val="00BD217B"/>
    <w:rsid w:val="00BD2435"/>
    <w:rsid w:val="00BD6DAF"/>
    <w:rsid w:val="00C04D89"/>
    <w:rsid w:val="00C0619D"/>
    <w:rsid w:val="00C1207B"/>
    <w:rsid w:val="00C12161"/>
    <w:rsid w:val="00C15C08"/>
    <w:rsid w:val="00C20390"/>
    <w:rsid w:val="00C20D51"/>
    <w:rsid w:val="00C4244D"/>
    <w:rsid w:val="00C44296"/>
    <w:rsid w:val="00C50E43"/>
    <w:rsid w:val="00C548EC"/>
    <w:rsid w:val="00C753A9"/>
    <w:rsid w:val="00C85B87"/>
    <w:rsid w:val="00C917ED"/>
    <w:rsid w:val="00C944DD"/>
    <w:rsid w:val="00CA1202"/>
    <w:rsid w:val="00CC3123"/>
    <w:rsid w:val="00CD05B3"/>
    <w:rsid w:val="00CF176D"/>
    <w:rsid w:val="00CF28F2"/>
    <w:rsid w:val="00CF465F"/>
    <w:rsid w:val="00CF52B3"/>
    <w:rsid w:val="00D047D9"/>
    <w:rsid w:val="00D04F9C"/>
    <w:rsid w:val="00D06500"/>
    <w:rsid w:val="00D07D12"/>
    <w:rsid w:val="00D10091"/>
    <w:rsid w:val="00D1245B"/>
    <w:rsid w:val="00D152CB"/>
    <w:rsid w:val="00D2787C"/>
    <w:rsid w:val="00D27D8C"/>
    <w:rsid w:val="00D44B9C"/>
    <w:rsid w:val="00D562AE"/>
    <w:rsid w:val="00D60555"/>
    <w:rsid w:val="00D64C53"/>
    <w:rsid w:val="00D77153"/>
    <w:rsid w:val="00D9055B"/>
    <w:rsid w:val="00DA5956"/>
    <w:rsid w:val="00DB1937"/>
    <w:rsid w:val="00DB2512"/>
    <w:rsid w:val="00DC10A6"/>
    <w:rsid w:val="00DC5BE1"/>
    <w:rsid w:val="00DC7D71"/>
    <w:rsid w:val="00DD6C3A"/>
    <w:rsid w:val="00DD79F1"/>
    <w:rsid w:val="00DE2970"/>
    <w:rsid w:val="00DF09E7"/>
    <w:rsid w:val="00E052CB"/>
    <w:rsid w:val="00E07383"/>
    <w:rsid w:val="00E14169"/>
    <w:rsid w:val="00E16942"/>
    <w:rsid w:val="00E20EF2"/>
    <w:rsid w:val="00E24929"/>
    <w:rsid w:val="00E25E92"/>
    <w:rsid w:val="00E437D5"/>
    <w:rsid w:val="00E50DBD"/>
    <w:rsid w:val="00E52598"/>
    <w:rsid w:val="00E61A5A"/>
    <w:rsid w:val="00E62F77"/>
    <w:rsid w:val="00E66FBE"/>
    <w:rsid w:val="00E800E8"/>
    <w:rsid w:val="00E91B7D"/>
    <w:rsid w:val="00E92B16"/>
    <w:rsid w:val="00E9420D"/>
    <w:rsid w:val="00E94901"/>
    <w:rsid w:val="00E94B5C"/>
    <w:rsid w:val="00E96054"/>
    <w:rsid w:val="00E97F7A"/>
    <w:rsid w:val="00EA561D"/>
    <w:rsid w:val="00EA61E4"/>
    <w:rsid w:val="00EB62CD"/>
    <w:rsid w:val="00EC58DB"/>
    <w:rsid w:val="00EC5D1C"/>
    <w:rsid w:val="00EC6BF1"/>
    <w:rsid w:val="00ED000C"/>
    <w:rsid w:val="00ED1E10"/>
    <w:rsid w:val="00ED2891"/>
    <w:rsid w:val="00ED4038"/>
    <w:rsid w:val="00EE4BA7"/>
    <w:rsid w:val="00EF227A"/>
    <w:rsid w:val="00EF47DA"/>
    <w:rsid w:val="00F12E3A"/>
    <w:rsid w:val="00F16539"/>
    <w:rsid w:val="00F16982"/>
    <w:rsid w:val="00F27246"/>
    <w:rsid w:val="00F278AC"/>
    <w:rsid w:val="00F2792A"/>
    <w:rsid w:val="00F31104"/>
    <w:rsid w:val="00F42AEF"/>
    <w:rsid w:val="00F47CFD"/>
    <w:rsid w:val="00F51E3F"/>
    <w:rsid w:val="00F52B2A"/>
    <w:rsid w:val="00F628EE"/>
    <w:rsid w:val="00F64434"/>
    <w:rsid w:val="00F65F1A"/>
    <w:rsid w:val="00F7038F"/>
    <w:rsid w:val="00F74F32"/>
    <w:rsid w:val="00F8291B"/>
    <w:rsid w:val="00F92510"/>
    <w:rsid w:val="00F94F60"/>
    <w:rsid w:val="00F965D8"/>
    <w:rsid w:val="00FA0737"/>
    <w:rsid w:val="00FA0CB6"/>
    <w:rsid w:val="00FA2C5C"/>
    <w:rsid w:val="00FB19F9"/>
    <w:rsid w:val="00FC0E76"/>
    <w:rsid w:val="00FC1512"/>
    <w:rsid w:val="00FC5A1C"/>
    <w:rsid w:val="00FC64FA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qFormat/>
    <w:locked/>
    <w:rsid w:val="00C12161"/>
  </w:style>
  <w:style w:type="table" w:styleId="TableGrid">
    <w:name w:val="Table Grid"/>
    <w:aliases w:val="tham khao"/>
    <w:basedOn w:val="TableNormal"/>
    <w:uiPriority w:val="5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character" w:customStyle="1" w:styleId="fontstyle01">
    <w:name w:val="fontstyle01"/>
    <w:basedOn w:val="DefaultParagraphFont"/>
    <w:rsid w:val="00B20FF0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7E1B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8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7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19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820.bin"/><Relationship Id="rId21" Type="http://schemas.openxmlformats.org/officeDocument/2006/relationships/oleObject" Target="embeddings/oleObject6.bin"/><Relationship Id="rId170" Type="http://schemas.openxmlformats.org/officeDocument/2006/relationships/oleObject" Target="embeddings/oleObject97.bin"/><Relationship Id="rId268" Type="http://schemas.openxmlformats.org/officeDocument/2006/relationships/oleObject" Target="embeddings/oleObject146.bin"/><Relationship Id="rId475" Type="http://schemas.openxmlformats.org/officeDocument/2006/relationships/oleObject" Target="embeddings/oleObject270.bin"/><Relationship Id="rId682" Type="http://schemas.openxmlformats.org/officeDocument/2006/relationships/image" Target="media/image301.wmf"/><Relationship Id="rId128" Type="http://schemas.openxmlformats.org/officeDocument/2006/relationships/oleObject" Target="embeddings/oleObject76.bin"/><Relationship Id="rId335" Type="http://schemas.openxmlformats.org/officeDocument/2006/relationships/oleObject" Target="embeddings/oleObject181.bin"/><Relationship Id="rId542" Type="http://schemas.openxmlformats.org/officeDocument/2006/relationships/image" Target="media/image233.wmf"/><Relationship Id="rId987" Type="http://schemas.openxmlformats.org/officeDocument/2006/relationships/oleObject" Target="embeddings/oleObject534.bin"/><Relationship Id="rId1172" Type="http://schemas.openxmlformats.org/officeDocument/2006/relationships/image" Target="media/image541.wmf"/><Relationship Id="rId402" Type="http://schemas.openxmlformats.org/officeDocument/2006/relationships/oleObject" Target="embeddings/oleObject221.bin"/><Relationship Id="rId847" Type="http://schemas.openxmlformats.org/officeDocument/2006/relationships/oleObject" Target="embeddings/oleObject462.bin"/><Relationship Id="rId1032" Type="http://schemas.openxmlformats.org/officeDocument/2006/relationships/image" Target="media/image471.wmf"/><Relationship Id="rId1477" Type="http://schemas.openxmlformats.org/officeDocument/2006/relationships/image" Target="media/image676.wmf"/><Relationship Id="rId1684" Type="http://schemas.openxmlformats.org/officeDocument/2006/relationships/image" Target="media/image773.wmf"/><Relationship Id="rId707" Type="http://schemas.openxmlformats.org/officeDocument/2006/relationships/oleObject" Target="embeddings/oleObject389.bin"/><Relationship Id="rId914" Type="http://schemas.openxmlformats.org/officeDocument/2006/relationships/image" Target="media/image414.wmf"/><Relationship Id="rId1337" Type="http://schemas.openxmlformats.org/officeDocument/2006/relationships/image" Target="media/image613.wmf"/><Relationship Id="rId1544" Type="http://schemas.openxmlformats.org/officeDocument/2006/relationships/image" Target="media/image708.wmf"/><Relationship Id="rId43" Type="http://schemas.openxmlformats.org/officeDocument/2006/relationships/image" Target="media/image18.wmf"/><Relationship Id="rId1404" Type="http://schemas.openxmlformats.org/officeDocument/2006/relationships/image" Target="media/image640.wmf"/><Relationship Id="rId1611" Type="http://schemas.openxmlformats.org/officeDocument/2006/relationships/oleObject" Target="embeddings/oleObject866.bin"/><Relationship Id="rId192" Type="http://schemas.openxmlformats.org/officeDocument/2006/relationships/oleObject" Target="embeddings/oleObject108.bin"/><Relationship Id="rId1709" Type="http://schemas.openxmlformats.org/officeDocument/2006/relationships/oleObject" Target="embeddings/oleObject919.bin"/><Relationship Id="rId497" Type="http://schemas.openxmlformats.org/officeDocument/2006/relationships/oleObject" Target="embeddings/oleObject281.bin"/><Relationship Id="rId357" Type="http://schemas.openxmlformats.org/officeDocument/2006/relationships/oleObject" Target="embeddings/oleObject192.bin"/><Relationship Id="rId1194" Type="http://schemas.openxmlformats.org/officeDocument/2006/relationships/image" Target="media/image552.wmf"/><Relationship Id="rId217" Type="http://schemas.openxmlformats.org/officeDocument/2006/relationships/image" Target="media/image92.wmf"/><Relationship Id="rId564" Type="http://schemas.openxmlformats.org/officeDocument/2006/relationships/image" Target="media/image244.wmf"/><Relationship Id="rId771" Type="http://schemas.openxmlformats.org/officeDocument/2006/relationships/image" Target="media/image343.wmf"/><Relationship Id="rId869" Type="http://schemas.openxmlformats.org/officeDocument/2006/relationships/oleObject" Target="embeddings/oleObject473.bin"/><Relationship Id="rId1499" Type="http://schemas.openxmlformats.org/officeDocument/2006/relationships/oleObject" Target="embeddings/oleObject808.bin"/><Relationship Id="rId424" Type="http://schemas.openxmlformats.org/officeDocument/2006/relationships/oleObject" Target="embeddings/oleObject233.bin"/><Relationship Id="rId631" Type="http://schemas.openxmlformats.org/officeDocument/2006/relationships/oleObject" Target="embeddings/oleObject350.bin"/><Relationship Id="rId729" Type="http://schemas.openxmlformats.org/officeDocument/2006/relationships/oleObject" Target="embeddings/oleObject400.bin"/><Relationship Id="rId1054" Type="http://schemas.openxmlformats.org/officeDocument/2006/relationships/image" Target="media/image482.wmf"/><Relationship Id="rId1261" Type="http://schemas.openxmlformats.org/officeDocument/2006/relationships/image" Target="media/image585.wmf"/><Relationship Id="rId1359" Type="http://schemas.openxmlformats.org/officeDocument/2006/relationships/oleObject" Target="embeddings/oleObject737.bin"/><Relationship Id="rId936" Type="http://schemas.openxmlformats.org/officeDocument/2006/relationships/oleObject" Target="embeddings/oleObject507.bin"/><Relationship Id="rId1121" Type="http://schemas.openxmlformats.org/officeDocument/2006/relationships/oleObject" Target="embeddings/oleObject601.bin"/><Relationship Id="rId1219" Type="http://schemas.openxmlformats.org/officeDocument/2006/relationships/oleObject" Target="embeddings/oleObject650.bin"/><Relationship Id="rId1566" Type="http://schemas.openxmlformats.org/officeDocument/2006/relationships/image" Target="media/image719.wmf"/><Relationship Id="rId65" Type="http://schemas.openxmlformats.org/officeDocument/2006/relationships/oleObject" Target="embeddings/oleObject37.bin"/><Relationship Id="rId1426" Type="http://schemas.openxmlformats.org/officeDocument/2006/relationships/image" Target="media/image651.wmf"/><Relationship Id="rId1633" Type="http://schemas.openxmlformats.org/officeDocument/2006/relationships/oleObject" Target="embeddings/oleObject877.bin"/><Relationship Id="rId1700" Type="http://schemas.openxmlformats.org/officeDocument/2006/relationships/image" Target="media/image781.wmf"/><Relationship Id="rId281" Type="http://schemas.openxmlformats.org/officeDocument/2006/relationships/oleObject" Target="embeddings/oleObject153.bin"/><Relationship Id="rId141" Type="http://schemas.openxmlformats.org/officeDocument/2006/relationships/image" Target="media/image54.wmf"/><Relationship Id="rId379" Type="http://schemas.openxmlformats.org/officeDocument/2006/relationships/oleObject" Target="embeddings/oleObject206.bin"/><Relationship Id="rId586" Type="http://schemas.openxmlformats.org/officeDocument/2006/relationships/image" Target="media/image255.wmf"/><Relationship Id="rId793" Type="http://schemas.openxmlformats.org/officeDocument/2006/relationships/oleObject" Target="embeddings/oleObject435.bin"/><Relationship Id="rId7" Type="http://schemas.openxmlformats.org/officeDocument/2006/relationships/endnotes" Target="endnotes.xml"/><Relationship Id="rId239" Type="http://schemas.openxmlformats.org/officeDocument/2006/relationships/image" Target="media/image103.wmf"/><Relationship Id="rId446" Type="http://schemas.openxmlformats.org/officeDocument/2006/relationships/oleObject" Target="embeddings/oleObject247.bin"/><Relationship Id="rId653" Type="http://schemas.openxmlformats.org/officeDocument/2006/relationships/oleObject" Target="embeddings/oleObject361.bin"/><Relationship Id="rId1076" Type="http://schemas.openxmlformats.org/officeDocument/2006/relationships/image" Target="media/image493.wmf"/><Relationship Id="rId1283" Type="http://schemas.openxmlformats.org/officeDocument/2006/relationships/oleObject" Target="embeddings/oleObject686.bin"/><Relationship Id="rId1490" Type="http://schemas.openxmlformats.org/officeDocument/2006/relationships/image" Target="media/image682.wmf"/><Relationship Id="rId306" Type="http://schemas.openxmlformats.org/officeDocument/2006/relationships/oleObject" Target="embeddings/oleObject166.bin"/><Relationship Id="rId860" Type="http://schemas.openxmlformats.org/officeDocument/2006/relationships/image" Target="media/image387.wmf"/><Relationship Id="rId958" Type="http://schemas.openxmlformats.org/officeDocument/2006/relationships/oleObject" Target="embeddings/oleObject519.bin"/><Relationship Id="rId1143" Type="http://schemas.openxmlformats.org/officeDocument/2006/relationships/oleObject" Target="embeddings/oleObject612.bin"/><Relationship Id="rId1588" Type="http://schemas.openxmlformats.org/officeDocument/2006/relationships/image" Target="media/image730.wmf"/><Relationship Id="rId87" Type="http://schemas.openxmlformats.org/officeDocument/2006/relationships/image" Target="media/image31.wmf"/><Relationship Id="rId513" Type="http://schemas.openxmlformats.org/officeDocument/2006/relationships/oleObject" Target="embeddings/oleObject290.bin"/><Relationship Id="rId720" Type="http://schemas.openxmlformats.org/officeDocument/2006/relationships/image" Target="media/image320.wmf"/><Relationship Id="rId818" Type="http://schemas.openxmlformats.org/officeDocument/2006/relationships/image" Target="media/image366.wmf"/><Relationship Id="rId1350" Type="http://schemas.openxmlformats.org/officeDocument/2006/relationships/oleObject" Target="embeddings/oleObject729.bin"/><Relationship Id="rId1448" Type="http://schemas.openxmlformats.org/officeDocument/2006/relationships/image" Target="media/image662.wmf"/><Relationship Id="rId1655" Type="http://schemas.openxmlformats.org/officeDocument/2006/relationships/oleObject" Target="embeddings/oleObject889.bin"/><Relationship Id="rId1003" Type="http://schemas.openxmlformats.org/officeDocument/2006/relationships/oleObject" Target="embeddings/oleObject542.bin"/><Relationship Id="rId1210" Type="http://schemas.openxmlformats.org/officeDocument/2006/relationships/image" Target="media/image560.wmf"/><Relationship Id="rId1308" Type="http://schemas.openxmlformats.org/officeDocument/2006/relationships/image" Target="media/image599.wmf"/><Relationship Id="rId1515" Type="http://schemas.openxmlformats.org/officeDocument/2006/relationships/image" Target="media/image694.wmf"/><Relationship Id="rId1722" Type="http://schemas.openxmlformats.org/officeDocument/2006/relationships/image" Target="media/image792.wmf"/><Relationship Id="rId14" Type="http://schemas.openxmlformats.org/officeDocument/2006/relationships/image" Target="media/image7.wmf"/><Relationship Id="rId163" Type="http://schemas.openxmlformats.org/officeDocument/2006/relationships/image" Target="media/image65.wmf"/><Relationship Id="rId370" Type="http://schemas.openxmlformats.org/officeDocument/2006/relationships/image" Target="media/image167.wmf"/><Relationship Id="rId230" Type="http://schemas.openxmlformats.org/officeDocument/2006/relationships/oleObject" Target="embeddings/oleObject127.bin"/><Relationship Id="rId468" Type="http://schemas.openxmlformats.org/officeDocument/2006/relationships/image" Target="media/image197.wmf"/><Relationship Id="rId675" Type="http://schemas.openxmlformats.org/officeDocument/2006/relationships/image" Target="media/image298.wmf"/><Relationship Id="rId882" Type="http://schemas.openxmlformats.org/officeDocument/2006/relationships/image" Target="media/image398.wmf"/><Relationship Id="rId1098" Type="http://schemas.openxmlformats.org/officeDocument/2006/relationships/image" Target="media/image504.wmf"/><Relationship Id="rId328" Type="http://schemas.openxmlformats.org/officeDocument/2006/relationships/oleObject" Target="embeddings/oleObject177.bin"/><Relationship Id="rId535" Type="http://schemas.openxmlformats.org/officeDocument/2006/relationships/oleObject" Target="embeddings/oleObject301.bin"/><Relationship Id="rId742" Type="http://schemas.openxmlformats.org/officeDocument/2006/relationships/oleObject" Target="embeddings/oleObject407.bin"/><Relationship Id="rId1165" Type="http://schemas.openxmlformats.org/officeDocument/2006/relationships/oleObject" Target="embeddings/oleObject623.bin"/><Relationship Id="rId1372" Type="http://schemas.openxmlformats.org/officeDocument/2006/relationships/image" Target="media/image624.wmf"/><Relationship Id="rId602" Type="http://schemas.openxmlformats.org/officeDocument/2006/relationships/image" Target="media/image263.wmf"/><Relationship Id="rId1025" Type="http://schemas.openxmlformats.org/officeDocument/2006/relationships/oleObject" Target="embeddings/oleObject553.bin"/><Relationship Id="rId1232" Type="http://schemas.openxmlformats.org/officeDocument/2006/relationships/image" Target="media/image571.wmf"/><Relationship Id="rId1677" Type="http://schemas.openxmlformats.org/officeDocument/2006/relationships/oleObject" Target="embeddings/oleObject903.bin"/><Relationship Id="rId907" Type="http://schemas.openxmlformats.org/officeDocument/2006/relationships/oleObject" Target="embeddings/oleObject492.bin"/><Relationship Id="rId1537" Type="http://schemas.openxmlformats.org/officeDocument/2006/relationships/image" Target="media/image705.wmf"/><Relationship Id="rId1744" Type="http://schemas.openxmlformats.org/officeDocument/2006/relationships/theme" Target="theme/theme1.xml"/><Relationship Id="rId36" Type="http://schemas.openxmlformats.org/officeDocument/2006/relationships/oleObject" Target="embeddings/oleObject17.bin"/><Relationship Id="rId1604" Type="http://schemas.openxmlformats.org/officeDocument/2006/relationships/oleObject" Target="embeddings/oleObject862.bin"/><Relationship Id="rId185" Type="http://schemas.openxmlformats.org/officeDocument/2006/relationships/image" Target="media/image76.wmf"/><Relationship Id="rId392" Type="http://schemas.openxmlformats.org/officeDocument/2006/relationships/image" Target="media/image172.wmf"/><Relationship Id="rId697" Type="http://schemas.openxmlformats.org/officeDocument/2006/relationships/oleObject" Target="embeddings/oleObject384.bin"/><Relationship Id="rId252" Type="http://schemas.openxmlformats.org/officeDocument/2006/relationships/oleObject" Target="embeddings/oleObject138.bin"/><Relationship Id="rId1187" Type="http://schemas.openxmlformats.org/officeDocument/2006/relationships/oleObject" Target="embeddings/oleObject634.bin"/><Relationship Id="rId112" Type="http://schemas.openxmlformats.org/officeDocument/2006/relationships/image" Target="media/image39.gif"/><Relationship Id="rId557" Type="http://schemas.openxmlformats.org/officeDocument/2006/relationships/oleObject" Target="embeddings/oleObject312.bin"/><Relationship Id="rId764" Type="http://schemas.openxmlformats.org/officeDocument/2006/relationships/oleObject" Target="embeddings/oleObject420.bin"/><Relationship Id="rId971" Type="http://schemas.openxmlformats.org/officeDocument/2006/relationships/image" Target="media/image441.wmf"/><Relationship Id="rId1394" Type="http://schemas.openxmlformats.org/officeDocument/2006/relationships/image" Target="media/image635.wmf"/><Relationship Id="rId1699" Type="http://schemas.openxmlformats.org/officeDocument/2006/relationships/oleObject" Target="embeddings/oleObject914.bin"/><Relationship Id="rId417" Type="http://schemas.openxmlformats.org/officeDocument/2006/relationships/image" Target="media/image183.wmf"/><Relationship Id="rId624" Type="http://schemas.openxmlformats.org/officeDocument/2006/relationships/image" Target="media/image273.wmf"/><Relationship Id="rId831" Type="http://schemas.openxmlformats.org/officeDocument/2006/relationships/oleObject" Target="embeddings/oleObject454.bin"/><Relationship Id="rId1047" Type="http://schemas.openxmlformats.org/officeDocument/2006/relationships/oleObject" Target="embeddings/oleObject564.bin"/><Relationship Id="rId1254" Type="http://schemas.openxmlformats.org/officeDocument/2006/relationships/oleObject" Target="embeddings/oleObject668.bin"/><Relationship Id="rId1461" Type="http://schemas.openxmlformats.org/officeDocument/2006/relationships/image" Target="media/image668.wmf"/><Relationship Id="rId929" Type="http://schemas.openxmlformats.org/officeDocument/2006/relationships/image" Target="media/image421.wmf"/><Relationship Id="rId1114" Type="http://schemas.openxmlformats.org/officeDocument/2006/relationships/image" Target="media/image512.wmf"/><Relationship Id="rId1321" Type="http://schemas.openxmlformats.org/officeDocument/2006/relationships/oleObject" Target="embeddings/oleObject711.bin"/><Relationship Id="rId1559" Type="http://schemas.openxmlformats.org/officeDocument/2006/relationships/oleObject" Target="embeddings/oleObject839.bin"/><Relationship Id="rId58" Type="http://schemas.openxmlformats.org/officeDocument/2006/relationships/oleObject" Target="embeddings/oleObject30.bin"/><Relationship Id="rId1419" Type="http://schemas.openxmlformats.org/officeDocument/2006/relationships/oleObject" Target="embeddings/oleObject767.bin"/><Relationship Id="rId1626" Type="http://schemas.openxmlformats.org/officeDocument/2006/relationships/image" Target="media/image748.wmf"/><Relationship Id="rId274" Type="http://schemas.openxmlformats.org/officeDocument/2006/relationships/image" Target="media/image120.wmf"/><Relationship Id="rId481" Type="http://schemas.openxmlformats.org/officeDocument/2006/relationships/oleObject" Target="embeddings/oleObject273.bin"/><Relationship Id="rId134" Type="http://schemas.openxmlformats.org/officeDocument/2006/relationships/oleObject" Target="embeddings/oleObject79.bin"/><Relationship Id="rId579" Type="http://schemas.openxmlformats.org/officeDocument/2006/relationships/oleObject" Target="embeddings/oleObject323.bin"/><Relationship Id="rId786" Type="http://schemas.openxmlformats.org/officeDocument/2006/relationships/image" Target="media/image350.wmf"/><Relationship Id="rId993" Type="http://schemas.openxmlformats.org/officeDocument/2006/relationships/oleObject" Target="embeddings/oleObject537.bin"/><Relationship Id="rId341" Type="http://schemas.openxmlformats.org/officeDocument/2006/relationships/oleObject" Target="embeddings/oleObject184.bin"/><Relationship Id="rId439" Type="http://schemas.openxmlformats.org/officeDocument/2006/relationships/image" Target="media/image194.wmf"/><Relationship Id="rId646" Type="http://schemas.openxmlformats.org/officeDocument/2006/relationships/image" Target="media/image284.wmf"/><Relationship Id="rId1069" Type="http://schemas.openxmlformats.org/officeDocument/2006/relationships/oleObject" Target="embeddings/oleObject575.bin"/><Relationship Id="rId1276" Type="http://schemas.openxmlformats.org/officeDocument/2006/relationships/oleObject" Target="embeddings/oleObject680.bin"/><Relationship Id="rId1483" Type="http://schemas.openxmlformats.org/officeDocument/2006/relationships/image" Target="media/image679.wmf"/><Relationship Id="rId201" Type="http://schemas.openxmlformats.org/officeDocument/2006/relationships/image" Target="media/image84.wmf"/><Relationship Id="rId506" Type="http://schemas.openxmlformats.org/officeDocument/2006/relationships/image" Target="media/image216.wmf"/><Relationship Id="rId853" Type="http://schemas.openxmlformats.org/officeDocument/2006/relationships/oleObject" Target="embeddings/oleObject465.bin"/><Relationship Id="rId1136" Type="http://schemas.openxmlformats.org/officeDocument/2006/relationships/image" Target="media/image523.wmf"/><Relationship Id="rId1690" Type="http://schemas.openxmlformats.org/officeDocument/2006/relationships/oleObject" Target="embeddings/oleObject910.bin"/><Relationship Id="rId713" Type="http://schemas.openxmlformats.org/officeDocument/2006/relationships/oleObject" Target="embeddings/oleObject392.bin"/><Relationship Id="rId920" Type="http://schemas.openxmlformats.org/officeDocument/2006/relationships/image" Target="media/image417.wmf"/><Relationship Id="rId1343" Type="http://schemas.openxmlformats.org/officeDocument/2006/relationships/oleObject" Target="embeddings/oleObject723.bin"/><Relationship Id="rId1550" Type="http://schemas.openxmlformats.org/officeDocument/2006/relationships/image" Target="media/image711.wmf"/><Relationship Id="rId1648" Type="http://schemas.openxmlformats.org/officeDocument/2006/relationships/oleObject" Target="embeddings/oleObject885.bin"/><Relationship Id="rId1203" Type="http://schemas.openxmlformats.org/officeDocument/2006/relationships/oleObject" Target="embeddings/oleObject642.bin"/><Relationship Id="rId1410" Type="http://schemas.openxmlformats.org/officeDocument/2006/relationships/image" Target="media/image643.wmf"/><Relationship Id="rId1508" Type="http://schemas.openxmlformats.org/officeDocument/2006/relationships/oleObject" Target="embeddings/oleObject813.bin"/><Relationship Id="rId1715" Type="http://schemas.openxmlformats.org/officeDocument/2006/relationships/oleObject" Target="embeddings/oleObject922.bin"/><Relationship Id="rId296" Type="http://schemas.openxmlformats.org/officeDocument/2006/relationships/oleObject" Target="embeddings/oleObject161.bin"/><Relationship Id="rId156" Type="http://schemas.openxmlformats.org/officeDocument/2006/relationships/oleObject" Target="embeddings/oleObject90.bin"/><Relationship Id="rId363" Type="http://schemas.openxmlformats.org/officeDocument/2006/relationships/oleObject" Target="embeddings/oleObject195.bin"/><Relationship Id="rId570" Type="http://schemas.openxmlformats.org/officeDocument/2006/relationships/image" Target="media/image247.wmf"/><Relationship Id="rId223" Type="http://schemas.openxmlformats.org/officeDocument/2006/relationships/image" Target="media/image95.wmf"/><Relationship Id="rId430" Type="http://schemas.openxmlformats.org/officeDocument/2006/relationships/oleObject" Target="embeddings/oleObject236.bin"/><Relationship Id="rId668" Type="http://schemas.openxmlformats.org/officeDocument/2006/relationships/oleObject" Target="embeddings/oleObject369.bin"/><Relationship Id="rId875" Type="http://schemas.openxmlformats.org/officeDocument/2006/relationships/oleObject" Target="embeddings/oleObject476.bin"/><Relationship Id="rId1060" Type="http://schemas.openxmlformats.org/officeDocument/2006/relationships/image" Target="media/image485.wmf"/><Relationship Id="rId1298" Type="http://schemas.openxmlformats.org/officeDocument/2006/relationships/image" Target="media/image594.wmf"/><Relationship Id="rId528" Type="http://schemas.openxmlformats.org/officeDocument/2006/relationships/image" Target="media/image226.wmf"/><Relationship Id="rId735" Type="http://schemas.openxmlformats.org/officeDocument/2006/relationships/oleObject" Target="embeddings/oleObject403.bin"/><Relationship Id="rId942" Type="http://schemas.openxmlformats.org/officeDocument/2006/relationships/oleObject" Target="embeddings/oleObject510.bin"/><Relationship Id="rId1158" Type="http://schemas.openxmlformats.org/officeDocument/2006/relationships/image" Target="media/image534.wmf"/><Relationship Id="rId1365" Type="http://schemas.openxmlformats.org/officeDocument/2006/relationships/oleObject" Target="embeddings/oleObject740.bin"/><Relationship Id="rId1572" Type="http://schemas.openxmlformats.org/officeDocument/2006/relationships/image" Target="media/image722.wmf"/><Relationship Id="rId1018" Type="http://schemas.openxmlformats.org/officeDocument/2006/relationships/image" Target="media/image464.wmf"/><Relationship Id="rId1225" Type="http://schemas.openxmlformats.org/officeDocument/2006/relationships/oleObject" Target="embeddings/oleObject653.bin"/><Relationship Id="rId1432" Type="http://schemas.openxmlformats.org/officeDocument/2006/relationships/image" Target="media/image654.wmf"/><Relationship Id="rId71" Type="http://schemas.openxmlformats.org/officeDocument/2006/relationships/image" Target="media/image26.wmf"/><Relationship Id="rId802" Type="http://schemas.openxmlformats.org/officeDocument/2006/relationships/image" Target="media/image358.wmf"/><Relationship Id="rId1737" Type="http://schemas.openxmlformats.org/officeDocument/2006/relationships/image" Target="media/image799.wmf"/><Relationship Id="rId29" Type="http://schemas.openxmlformats.org/officeDocument/2006/relationships/oleObject" Target="embeddings/oleObject13.bin"/><Relationship Id="rId178" Type="http://schemas.openxmlformats.org/officeDocument/2006/relationships/oleObject" Target="embeddings/oleObject101.bin"/><Relationship Id="rId385" Type="http://schemas.openxmlformats.org/officeDocument/2006/relationships/oleObject" Target="embeddings/oleObject212.bin"/><Relationship Id="rId592" Type="http://schemas.openxmlformats.org/officeDocument/2006/relationships/image" Target="media/image258.wmf"/><Relationship Id="rId245" Type="http://schemas.openxmlformats.org/officeDocument/2006/relationships/image" Target="media/image106.wmf"/><Relationship Id="rId452" Type="http://schemas.openxmlformats.org/officeDocument/2006/relationships/oleObject" Target="embeddings/oleObject253.bin"/><Relationship Id="rId897" Type="http://schemas.openxmlformats.org/officeDocument/2006/relationships/oleObject" Target="embeddings/oleObject487.bin"/><Relationship Id="rId1082" Type="http://schemas.openxmlformats.org/officeDocument/2006/relationships/image" Target="media/image496.wmf"/><Relationship Id="rId105" Type="http://schemas.openxmlformats.org/officeDocument/2006/relationships/image" Target="media/image37.wmf"/><Relationship Id="rId312" Type="http://schemas.openxmlformats.org/officeDocument/2006/relationships/oleObject" Target="embeddings/oleObject169.bin"/><Relationship Id="rId757" Type="http://schemas.openxmlformats.org/officeDocument/2006/relationships/image" Target="media/image336.wmf"/><Relationship Id="rId964" Type="http://schemas.openxmlformats.org/officeDocument/2006/relationships/oleObject" Target="embeddings/oleObject522.bin"/><Relationship Id="rId1387" Type="http://schemas.openxmlformats.org/officeDocument/2006/relationships/oleObject" Target="embeddings/oleObject751.bin"/><Relationship Id="rId1594" Type="http://schemas.openxmlformats.org/officeDocument/2006/relationships/image" Target="media/image733.wmf"/><Relationship Id="rId93" Type="http://schemas.openxmlformats.org/officeDocument/2006/relationships/image" Target="media/image34.wmf"/><Relationship Id="rId617" Type="http://schemas.openxmlformats.org/officeDocument/2006/relationships/oleObject" Target="embeddings/oleObject342.bin"/><Relationship Id="rId824" Type="http://schemas.openxmlformats.org/officeDocument/2006/relationships/image" Target="media/image369.wmf"/><Relationship Id="rId1247" Type="http://schemas.openxmlformats.org/officeDocument/2006/relationships/image" Target="media/image578.wmf"/><Relationship Id="rId1454" Type="http://schemas.openxmlformats.org/officeDocument/2006/relationships/image" Target="media/image665.wmf"/><Relationship Id="rId1661" Type="http://schemas.openxmlformats.org/officeDocument/2006/relationships/oleObject" Target="embeddings/oleObject895.bin"/><Relationship Id="rId1107" Type="http://schemas.openxmlformats.org/officeDocument/2006/relationships/oleObject" Target="embeddings/oleObject594.bin"/><Relationship Id="rId1314" Type="http://schemas.openxmlformats.org/officeDocument/2006/relationships/oleObject" Target="embeddings/oleObject707.bin"/><Relationship Id="rId1521" Type="http://schemas.openxmlformats.org/officeDocument/2006/relationships/image" Target="media/image697.wmf"/><Relationship Id="rId1619" Type="http://schemas.openxmlformats.org/officeDocument/2006/relationships/oleObject" Target="embeddings/oleObject870.bin"/><Relationship Id="rId20" Type="http://schemas.openxmlformats.org/officeDocument/2006/relationships/image" Target="media/image10.wmf"/><Relationship Id="rId267" Type="http://schemas.openxmlformats.org/officeDocument/2006/relationships/image" Target="media/image117.wmf"/><Relationship Id="rId474" Type="http://schemas.openxmlformats.org/officeDocument/2006/relationships/image" Target="media/image200.wmf"/><Relationship Id="rId127" Type="http://schemas.openxmlformats.org/officeDocument/2006/relationships/image" Target="media/image47.wmf"/><Relationship Id="rId681" Type="http://schemas.openxmlformats.org/officeDocument/2006/relationships/oleObject" Target="embeddings/oleObject376.bin"/><Relationship Id="rId779" Type="http://schemas.openxmlformats.org/officeDocument/2006/relationships/image" Target="media/image347.wmf"/><Relationship Id="rId986" Type="http://schemas.openxmlformats.org/officeDocument/2006/relationships/image" Target="media/image448.wmf"/><Relationship Id="rId334" Type="http://schemas.openxmlformats.org/officeDocument/2006/relationships/oleObject" Target="embeddings/oleObject180.bin"/><Relationship Id="rId541" Type="http://schemas.openxmlformats.org/officeDocument/2006/relationships/oleObject" Target="embeddings/oleObject304.bin"/><Relationship Id="rId639" Type="http://schemas.openxmlformats.org/officeDocument/2006/relationships/oleObject" Target="embeddings/oleObject354.bin"/><Relationship Id="rId1171" Type="http://schemas.openxmlformats.org/officeDocument/2006/relationships/oleObject" Target="embeddings/oleObject626.bin"/><Relationship Id="rId1269" Type="http://schemas.openxmlformats.org/officeDocument/2006/relationships/oleObject" Target="embeddings/oleObject676.bin"/><Relationship Id="rId1476" Type="http://schemas.openxmlformats.org/officeDocument/2006/relationships/oleObject" Target="embeddings/oleObject796.bin"/><Relationship Id="rId401" Type="http://schemas.openxmlformats.org/officeDocument/2006/relationships/oleObject" Target="embeddings/oleObject220.bin"/><Relationship Id="rId846" Type="http://schemas.openxmlformats.org/officeDocument/2006/relationships/image" Target="media/image380.wmf"/><Relationship Id="rId1031" Type="http://schemas.openxmlformats.org/officeDocument/2006/relationships/oleObject" Target="embeddings/oleObject556.bin"/><Relationship Id="rId1129" Type="http://schemas.openxmlformats.org/officeDocument/2006/relationships/oleObject" Target="embeddings/oleObject605.bin"/><Relationship Id="rId1683" Type="http://schemas.openxmlformats.org/officeDocument/2006/relationships/oleObject" Target="embeddings/oleObject906.bin"/><Relationship Id="rId706" Type="http://schemas.openxmlformats.org/officeDocument/2006/relationships/image" Target="media/image313.wmf"/><Relationship Id="rId913" Type="http://schemas.openxmlformats.org/officeDocument/2006/relationships/oleObject" Target="embeddings/oleObject495.bin"/><Relationship Id="rId1336" Type="http://schemas.openxmlformats.org/officeDocument/2006/relationships/oleObject" Target="embeddings/oleObject719.bin"/><Relationship Id="rId1543" Type="http://schemas.openxmlformats.org/officeDocument/2006/relationships/oleObject" Target="embeddings/oleObject831.bin"/><Relationship Id="rId42" Type="http://schemas.openxmlformats.org/officeDocument/2006/relationships/oleObject" Target="embeddings/oleObject20.bin"/><Relationship Id="rId1403" Type="http://schemas.openxmlformats.org/officeDocument/2006/relationships/oleObject" Target="embeddings/oleObject759.bin"/><Relationship Id="rId1610" Type="http://schemas.openxmlformats.org/officeDocument/2006/relationships/oleObject" Target="embeddings/oleObject865.bin"/><Relationship Id="rId191" Type="http://schemas.openxmlformats.org/officeDocument/2006/relationships/image" Target="media/image79.wmf"/><Relationship Id="rId1708" Type="http://schemas.openxmlformats.org/officeDocument/2006/relationships/image" Target="media/image785.wmf"/><Relationship Id="rId289" Type="http://schemas.openxmlformats.org/officeDocument/2006/relationships/image" Target="media/image127.wmf"/><Relationship Id="rId496" Type="http://schemas.openxmlformats.org/officeDocument/2006/relationships/image" Target="media/image211.wmf"/><Relationship Id="rId149" Type="http://schemas.openxmlformats.org/officeDocument/2006/relationships/image" Target="media/image58.wmf"/><Relationship Id="rId356" Type="http://schemas.openxmlformats.org/officeDocument/2006/relationships/image" Target="media/image160.wmf"/><Relationship Id="rId563" Type="http://schemas.openxmlformats.org/officeDocument/2006/relationships/oleObject" Target="embeddings/oleObject315.bin"/><Relationship Id="rId770" Type="http://schemas.openxmlformats.org/officeDocument/2006/relationships/oleObject" Target="embeddings/oleObject423.bin"/><Relationship Id="rId1193" Type="http://schemas.openxmlformats.org/officeDocument/2006/relationships/oleObject" Target="embeddings/oleObject637.bin"/><Relationship Id="rId216" Type="http://schemas.openxmlformats.org/officeDocument/2006/relationships/oleObject" Target="embeddings/oleObject120.bin"/><Relationship Id="rId423" Type="http://schemas.openxmlformats.org/officeDocument/2006/relationships/image" Target="media/image186.wmf"/><Relationship Id="rId868" Type="http://schemas.openxmlformats.org/officeDocument/2006/relationships/image" Target="media/image391.wmf"/><Relationship Id="rId1053" Type="http://schemas.openxmlformats.org/officeDocument/2006/relationships/oleObject" Target="embeddings/oleObject567.bin"/><Relationship Id="rId1260" Type="http://schemas.openxmlformats.org/officeDocument/2006/relationships/oleObject" Target="embeddings/oleObject671.bin"/><Relationship Id="rId1498" Type="http://schemas.openxmlformats.org/officeDocument/2006/relationships/image" Target="media/image686.wmf"/><Relationship Id="rId630" Type="http://schemas.openxmlformats.org/officeDocument/2006/relationships/image" Target="media/image276.wmf"/><Relationship Id="rId728" Type="http://schemas.openxmlformats.org/officeDocument/2006/relationships/image" Target="media/image324.wmf"/><Relationship Id="rId935" Type="http://schemas.openxmlformats.org/officeDocument/2006/relationships/image" Target="media/image424.wmf"/><Relationship Id="rId1358" Type="http://schemas.openxmlformats.org/officeDocument/2006/relationships/image" Target="media/image617.wmf"/><Relationship Id="rId1565" Type="http://schemas.openxmlformats.org/officeDocument/2006/relationships/oleObject" Target="embeddings/oleObject842.bin"/><Relationship Id="rId64" Type="http://schemas.openxmlformats.org/officeDocument/2006/relationships/oleObject" Target="embeddings/oleObject36.bin"/><Relationship Id="rId1120" Type="http://schemas.openxmlformats.org/officeDocument/2006/relationships/image" Target="media/image515.wmf"/><Relationship Id="rId1218" Type="http://schemas.openxmlformats.org/officeDocument/2006/relationships/image" Target="media/image564.wmf"/><Relationship Id="rId1425" Type="http://schemas.openxmlformats.org/officeDocument/2006/relationships/oleObject" Target="embeddings/oleObject770.bin"/><Relationship Id="rId1632" Type="http://schemas.openxmlformats.org/officeDocument/2006/relationships/image" Target="media/image751.wmf"/><Relationship Id="rId280" Type="http://schemas.openxmlformats.org/officeDocument/2006/relationships/image" Target="media/image123.wmf"/><Relationship Id="rId140" Type="http://schemas.openxmlformats.org/officeDocument/2006/relationships/oleObject" Target="embeddings/oleObject82.bin"/><Relationship Id="rId378" Type="http://schemas.openxmlformats.org/officeDocument/2006/relationships/oleObject" Target="embeddings/oleObject205.bin"/><Relationship Id="rId585" Type="http://schemas.openxmlformats.org/officeDocument/2006/relationships/oleObject" Target="embeddings/oleObject326.bin"/><Relationship Id="rId792" Type="http://schemas.openxmlformats.org/officeDocument/2006/relationships/image" Target="media/image353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31.bin"/><Relationship Id="rId445" Type="http://schemas.openxmlformats.org/officeDocument/2006/relationships/oleObject" Target="embeddings/oleObject246.bin"/><Relationship Id="rId652" Type="http://schemas.openxmlformats.org/officeDocument/2006/relationships/image" Target="media/image287.wmf"/><Relationship Id="rId1075" Type="http://schemas.openxmlformats.org/officeDocument/2006/relationships/oleObject" Target="embeddings/oleObject578.bin"/><Relationship Id="rId1282" Type="http://schemas.openxmlformats.org/officeDocument/2006/relationships/oleObject" Target="embeddings/oleObject685.bin"/><Relationship Id="rId305" Type="http://schemas.openxmlformats.org/officeDocument/2006/relationships/image" Target="media/image135.wmf"/><Relationship Id="rId512" Type="http://schemas.openxmlformats.org/officeDocument/2006/relationships/oleObject" Target="embeddings/oleObject289.bin"/><Relationship Id="rId957" Type="http://schemas.openxmlformats.org/officeDocument/2006/relationships/oleObject" Target="embeddings/oleObject518.bin"/><Relationship Id="rId1142" Type="http://schemas.openxmlformats.org/officeDocument/2006/relationships/image" Target="media/image526.wmf"/><Relationship Id="rId1587" Type="http://schemas.openxmlformats.org/officeDocument/2006/relationships/oleObject" Target="embeddings/oleObject853.bin"/><Relationship Id="rId86" Type="http://schemas.openxmlformats.org/officeDocument/2006/relationships/oleObject" Target="embeddings/oleObject51.bin"/><Relationship Id="rId817" Type="http://schemas.openxmlformats.org/officeDocument/2006/relationships/oleObject" Target="embeddings/oleObject447.bin"/><Relationship Id="rId1002" Type="http://schemas.openxmlformats.org/officeDocument/2006/relationships/image" Target="media/image456.wmf"/><Relationship Id="rId1447" Type="http://schemas.openxmlformats.org/officeDocument/2006/relationships/oleObject" Target="embeddings/oleObject781.bin"/><Relationship Id="rId1654" Type="http://schemas.openxmlformats.org/officeDocument/2006/relationships/oleObject" Target="embeddings/oleObject888.bin"/><Relationship Id="rId1307" Type="http://schemas.openxmlformats.org/officeDocument/2006/relationships/oleObject" Target="embeddings/oleObject704.bin"/><Relationship Id="rId1514" Type="http://schemas.openxmlformats.org/officeDocument/2006/relationships/oleObject" Target="embeddings/oleObject816.bin"/><Relationship Id="rId1721" Type="http://schemas.openxmlformats.org/officeDocument/2006/relationships/oleObject" Target="embeddings/oleObject925.bin"/><Relationship Id="rId13" Type="http://schemas.openxmlformats.org/officeDocument/2006/relationships/oleObject" Target="embeddings/oleObject2.bin"/><Relationship Id="rId162" Type="http://schemas.openxmlformats.org/officeDocument/2006/relationships/oleObject" Target="embeddings/oleObject93.bin"/><Relationship Id="rId467" Type="http://schemas.openxmlformats.org/officeDocument/2006/relationships/oleObject" Target="embeddings/oleObject266.bin"/><Relationship Id="rId1097" Type="http://schemas.openxmlformats.org/officeDocument/2006/relationships/oleObject" Target="embeddings/oleObject589.bin"/><Relationship Id="rId674" Type="http://schemas.openxmlformats.org/officeDocument/2006/relationships/oleObject" Target="embeddings/oleObject372.bin"/><Relationship Id="rId881" Type="http://schemas.openxmlformats.org/officeDocument/2006/relationships/oleObject" Target="embeddings/oleObject479.bin"/><Relationship Id="rId979" Type="http://schemas.openxmlformats.org/officeDocument/2006/relationships/oleObject" Target="embeddings/oleObject530.bin"/><Relationship Id="rId327" Type="http://schemas.openxmlformats.org/officeDocument/2006/relationships/image" Target="media/image146.wmf"/><Relationship Id="rId534" Type="http://schemas.openxmlformats.org/officeDocument/2006/relationships/image" Target="media/image229.wmf"/><Relationship Id="rId741" Type="http://schemas.openxmlformats.org/officeDocument/2006/relationships/image" Target="media/image330.wmf"/><Relationship Id="rId839" Type="http://schemas.openxmlformats.org/officeDocument/2006/relationships/oleObject" Target="embeddings/oleObject458.bin"/><Relationship Id="rId1164" Type="http://schemas.openxmlformats.org/officeDocument/2006/relationships/image" Target="media/image537.wmf"/><Relationship Id="rId1371" Type="http://schemas.openxmlformats.org/officeDocument/2006/relationships/oleObject" Target="embeddings/oleObject743.bin"/><Relationship Id="rId1469" Type="http://schemas.openxmlformats.org/officeDocument/2006/relationships/image" Target="media/image672.wmf"/><Relationship Id="rId601" Type="http://schemas.openxmlformats.org/officeDocument/2006/relationships/oleObject" Target="embeddings/oleObject334.bin"/><Relationship Id="rId1024" Type="http://schemas.openxmlformats.org/officeDocument/2006/relationships/image" Target="media/image467.wmf"/><Relationship Id="rId1231" Type="http://schemas.openxmlformats.org/officeDocument/2006/relationships/oleObject" Target="embeddings/oleObject656.bin"/><Relationship Id="rId1676" Type="http://schemas.openxmlformats.org/officeDocument/2006/relationships/image" Target="media/image769.wmf"/><Relationship Id="rId906" Type="http://schemas.openxmlformats.org/officeDocument/2006/relationships/image" Target="media/image410.wmf"/><Relationship Id="rId1329" Type="http://schemas.openxmlformats.org/officeDocument/2006/relationships/oleObject" Target="embeddings/oleObject715.bin"/><Relationship Id="rId1536" Type="http://schemas.openxmlformats.org/officeDocument/2006/relationships/oleObject" Target="embeddings/oleObject827.bin"/><Relationship Id="rId1743" Type="http://schemas.openxmlformats.org/officeDocument/2006/relationships/fontTable" Target="fontTable.xml"/><Relationship Id="rId35" Type="http://schemas.openxmlformats.org/officeDocument/2006/relationships/image" Target="media/image14.wmf"/><Relationship Id="rId1603" Type="http://schemas.openxmlformats.org/officeDocument/2006/relationships/image" Target="media/image737.wmf"/><Relationship Id="rId184" Type="http://schemas.openxmlformats.org/officeDocument/2006/relationships/oleObject" Target="embeddings/oleObject104.bin"/><Relationship Id="rId391" Type="http://schemas.openxmlformats.org/officeDocument/2006/relationships/oleObject" Target="embeddings/oleObject215.bin"/><Relationship Id="rId251" Type="http://schemas.openxmlformats.org/officeDocument/2006/relationships/image" Target="media/image109.wmf"/><Relationship Id="rId489" Type="http://schemas.openxmlformats.org/officeDocument/2006/relationships/oleObject" Target="embeddings/oleObject277.bin"/><Relationship Id="rId696" Type="http://schemas.openxmlformats.org/officeDocument/2006/relationships/image" Target="media/image308.wmf"/><Relationship Id="rId349" Type="http://schemas.openxmlformats.org/officeDocument/2006/relationships/oleObject" Target="embeddings/oleObject188.bin"/><Relationship Id="rId556" Type="http://schemas.openxmlformats.org/officeDocument/2006/relationships/image" Target="media/image240.wmf"/><Relationship Id="rId763" Type="http://schemas.openxmlformats.org/officeDocument/2006/relationships/image" Target="media/image339.wmf"/><Relationship Id="rId1186" Type="http://schemas.openxmlformats.org/officeDocument/2006/relationships/image" Target="media/image548.wmf"/><Relationship Id="rId1393" Type="http://schemas.openxmlformats.org/officeDocument/2006/relationships/oleObject" Target="embeddings/oleObject754.bin"/><Relationship Id="rId111" Type="http://schemas.openxmlformats.org/officeDocument/2006/relationships/oleObject" Target="embeddings/oleObject68.bin"/><Relationship Id="rId209" Type="http://schemas.openxmlformats.org/officeDocument/2006/relationships/image" Target="media/image88.wmf"/><Relationship Id="rId416" Type="http://schemas.openxmlformats.org/officeDocument/2006/relationships/oleObject" Target="embeddings/oleObject229.bin"/><Relationship Id="rId970" Type="http://schemas.openxmlformats.org/officeDocument/2006/relationships/oleObject" Target="embeddings/oleObject525.bin"/><Relationship Id="rId1046" Type="http://schemas.openxmlformats.org/officeDocument/2006/relationships/image" Target="media/image478.wmf"/><Relationship Id="rId1253" Type="http://schemas.openxmlformats.org/officeDocument/2006/relationships/image" Target="media/image581.wmf"/><Relationship Id="rId1698" Type="http://schemas.openxmlformats.org/officeDocument/2006/relationships/image" Target="media/image780.wmf"/><Relationship Id="rId623" Type="http://schemas.openxmlformats.org/officeDocument/2006/relationships/oleObject" Target="embeddings/oleObject346.bin"/><Relationship Id="rId830" Type="http://schemas.openxmlformats.org/officeDocument/2006/relationships/image" Target="media/image372.wmf"/><Relationship Id="rId928" Type="http://schemas.openxmlformats.org/officeDocument/2006/relationships/oleObject" Target="embeddings/oleObject503.bin"/><Relationship Id="rId1460" Type="http://schemas.openxmlformats.org/officeDocument/2006/relationships/oleObject" Target="embeddings/oleObject788.bin"/><Relationship Id="rId1558" Type="http://schemas.openxmlformats.org/officeDocument/2006/relationships/image" Target="media/image715.wmf"/><Relationship Id="rId57" Type="http://schemas.openxmlformats.org/officeDocument/2006/relationships/oleObject" Target="embeddings/oleObject29.bin"/><Relationship Id="rId1113" Type="http://schemas.openxmlformats.org/officeDocument/2006/relationships/oleObject" Target="embeddings/oleObject597.bin"/><Relationship Id="rId1320" Type="http://schemas.openxmlformats.org/officeDocument/2006/relationships/image" Target="media/image605.wmf"/><Relationship Id="rId1418" Type="http://schemas.openxmlformats.org/officeDocument/2006/relationships/image" Target="media/image647.wmf"/><Relationship Id="rId1625" Type="http://schemas.openxmlformats.org/officeDocument/2006/relationships/oleObject" Target="embeddings/oleObject873.bin"/><Relationship Id="rId273" Type="http://schemas.openxmlformats.org/officeDocument/2006/relationships/oleObject" Target="embeddings/oleObject149.bin"/><Relationship Id="rId480" Type="http://schemas.openxmlformats.org/officeDocument/2006/relationships/image" Target="media/image203.wmf"/><Relationship Id="rId133" Type="http://schemas.openxmlformats.org/officeDocument/2006/relationships/image" Target="media/image50.wmf"/><Relationship Id="rId340" Type="http://schemas.openxmlformats.org/officeDocument/2006/relationships/image" Target="media/image152.wmf"/><Relationship Id="rId578" Type="http://schemas.openxmlformats.org/officeDocument/2006/relationships/image" Target="media/image251.wmf"/><Relationship Id="rId785" Type="http://schemas.openxmlformats.org/officeDocument/2006/relationships/oleObject" Target="embeddings/oleObject431.bin"/><Relationship Id="rId992" Type="http://schemas.openxmlformats.org/officeDocument/2006/relationships/image" Target="media/image451.wmf"/><Relationship Id="rId200" Type="http://schemas.openxmlformats.org/officeDocument/2006/relationships/oleObject" Target="embeddings/oleObject112.bin"/><Relationship Id="rId438" Type="http://schemas.openxmlformats.org/officeDocument/2006/relationships/oleObject" Target="embeddings/oleObject240.bin"/><Relationship Id="rId645" Type="http://schemas.openxmlformats.org/officeDocument/2006/relationships/oleObject" Target="embeddings/oleObject357.bin"/><Relationship Id="rId852" Type="http://schemas.openxmlformats.org/officeDocument/2006/relationships/image" Target="media/image383.wmf"/><Relationship Id="rId1068" Type="http://schemas.openxmlformats.org/officeDocument/2006/relationships/image" Target="media/image489.wmf"/><Relationship Id="rId1275" Type="http://schemas.openxmlformats.org/officeDocument/2006/relationships/image" Target="media/image591.wmf"/><Relationship Id="rId1482" Type="http://schemas.openxmlformats.org/officeDocument/2006/relationships/oleObject" Target="embeddings/oleObject799.bin"/><Relationship Id="rId505" Type="http://schemas.openxmlformats.org/officeDocument/2006/relationships/oleObject" Target="embeddings/oleObject285.bin"/><Relationship Id="rId712" Type="http://schemas.openxmlformats.org/officeDocument/2006/relationships/image" Target="media/image316.wmf"/><Relationship Id="rId1135" Type="http://schemas.openxmlformats.org/officeDocument/2006/relationships/oleObject" Target="embeddings/oleObject608.bin"/><Relationship Id="rId1342" Type="http://schemas.openxmlformats.org/officeDocument/2006/relationships/image" Target="media/image615.wmf"/><Relationship Id="rId79" Type="http://schemas.openxmlformats.org/officeDocument/2006/relationships/oleObject" Target="embeddings/oleObject45.bin"/><Relationship Id="rId1202" Type="http://schemas.openxmlformats.org/officeDocument/2006/relationships/image" Target="media/image556.wmf"/><Relationship Id="rId1647" Type="http://schemas.openxmlformats.org/officeDocument/2006/relationships/oleObject" Target="embeddings/oleObject884.bin"/><Relationship Id="rId1507" Type="http://schemas.openxmlformats.org/officeDocument/2006/relationships/image" Target="media/image690.wmf"/><Relationship Id="rId1714" Type="http://schemas.openxmlformats.org/officeDocument/2006/relationships/image" Target="media/image788.wmf"/><Relationship Id="rId295" Type="http://schemas.openxmlformats.org/officeDocument/2006/relationships/image" Target="media/image130.wmf"/><Relationship Id="rId155" Type="http://schemas.openxmlformats.org/officeDocument/2006/relationships/image" Target="media/image61.wmf"/><Relationship Id="rId362" Type="http://schemas.openxmlformats.org/officeDocument/2006/relationships/image" Target="media/image163.wmf"/><Relationship Id="rId1297" Type="http://schemas.openxmlformats.org/officeDocument/2006/relationships/oleObject" Target="embeddings/oleObject699.bin"/><Relationship Id="rId222" Type="http://schemas.openxmlformats.org/officeDocument/2006/relationships/oleObject" Target="embeddings/oleObject123.bin"/><Relationship Id="rId667" Type="http://schemas.openxmlformats.org/officeDocument/2006/relationships/image" Target="media/image294.wmf"/><Relationship Id="rId874" Type="http://schemas.openxmlformats.org/officeDocument/2006/relationships/image" Target="media/image394.wmf"/><Relationship Id="rId527" Type="http://schemas.openxmlformats.org/officeDocument/2006/relationships/oleObject" Target="embeddings/oleObject297.bin"/><Relationship Id="rId734" Type="http://schemas.openxmlformats.org/officeDocument/2006/relationships/image" Target="media/image327.wmf"/><Relationship Id="rId941" Type="http://schemas.openxmlformats.org/officeDocument/2006/relationships/image" Target="media/image427.wmf"/><Relationship Id="rId1157" Type="http://schemas.openxmlformats.org/officeDocument/2006/relationships/oleObject" Target="embeddings/oleObject619.bin"/><Relationship Id="rId1364" Type="http://schemas.openxmlformats.org/officeDocument/2006/relationships/image" Target="media/image620.wmf"/><Relationship Id="rId1571" Type="http://schemas.openxmlformats.org/officeDocument/2006/relationships/oleObject" Target="embeddings/oleObject845.bin"/><Relationship Id="rId70" Type="http://schemas.openxmlformats.org/officeDocument/2006/relationships/oleObject" Target="embeddings/oleObject40.bin"/><Relationship Id="rId801" Type="http://schemas.openxmlformats.org/officeDocument/2006/relationships/oleObject" Target="embeddings/oleObject439.bin"/><Relationship Id="rId1017" Type="http://schemas.openxmlformats.org/officeDocument/2006/relationships/oleObject" Target="embeddings/oleObject549.bin"/><Relationship Id="rId1224" Type="http://schemas.openxmlformats.org/officeDocument/2006/relationships/image" Target="media/image567.wmf"/><Relationship Id="rId1431" Type="http://schemas.openxmlformats.org/officeDocument/2006/relationships/oleObject" Target="embeddings/oleObject773.bin"/><Relationship Id="rId1669" Type="http://schemas.openxmlformats.org/officeDocument/2006/relationships/oleObject" Target="embeddings/oleObject899.bin"/><Relationship Id="rId1529" Type="http://schemas.openxmlformats.org/officeDocument/2006/relationships/image" Target="media/image701.wmf"/><Relationship Id="rId1736" Type="http://schemas.openxmlformats.org/officeDocument/2006/relationships/oleObject" Target="embeddings/oleObject933.bin"/><Relationship Id="rId28" Type="http://schemas.openxmlformats.org/officeDocument/2006/relationships/oleObject" Target="embeddings/oleObject12.bin"/><Relationship Id="rId177" Type="http://schemas.openxmlformats.org/officeDocument/2006/relationships/image" Target="media/image72.wmf"/><Relationship Id="rId384" Type="http://schemas.openxmlformats.org/officeDocument/2006/relationships/oleObject" Target="embeddings/oleObject211.bin"/><Relationship Id="rId591" Type="http://schemas.openxmlformats.org/officeDocument/2006/relationships/oleObject" Target="embeddings/oleObject329.bin"/><Relationship Id="rId244" Type="http://schemas.openxmlformats.org/officeDocument/2006/relationships/oleObject" Target="embeddings/oleObject134.bin"/><Relationship Id="rId689" Type="http://schemas.openxmlformats.org/officeDocument/2006/relationships/oleObject" Target="embeddings/oleObject380.bin"/><Relationship Id="rId896" Type="http://schemas.openxmlformats.org/officeDocument/2006/relationships/image" Target="media/image405.wmf"/><Relationship Id="rId1081" Type="http://schemas.openxmlformats.org/officeDocument/2006/relationships/oleObject" Target="embeddings/oleObject581.bin"/><Relationship Id="rId451" Type="http://schemas.openxmlformats.org/officeDocument/2006/relationships/oleObject" Target="embeddings/oleObject252.bin"/><Relationship Id="rId549" Type="http://schemas.openxmlformats.org/officeDocument/2006/relationships/oleObject" Target="embeddings/oleObject308.bin"/><Relationship Id="rId756" Type="http://schemas.openxmlformats.org/officeDocument/2006/relationships/oleObject" Target="embeddings/oleObject416.bin"/><Relationship Id="rId1179" Type="http://schemas.openxmlformats.org/officeDocument/2006/relationships/oleObject" Target="embeddings/oleObject630.bin"/><Relationship Id="rId1386" Type="http://schemas.openxmlformats.org/officeDocument/2006/relationships/image" Target="media/image631.wmf"/><Relationship Id="rId1593" Type="http://schemas.openxmlformats.org/officeDocument/2006/relationships/oleObject" Target="embeddings/oleObject856.bin"/><Relationship Id="rId104" Type="http://schemas.openxmlformats.org/officeDocument/2006/relationships/oleObject" Target="embeddings/oleObject63.bin"/><Relationship Id="rId311" Type="http://schemas.openxmlformats.org/officeDocument/2006/relationships/image" Target="media/image138.wmf"/><Relationship Id="rId409" Type="http://schemas.openxmlformats.org/officeDocument/2006/relationships/image" Target="media/image179.wmf"/><Relationship Id="rId963" Type="http://schemas.openxmlformats.org/officeDocument/2006/relationships/image" Target="media/image437.wmf"/><Relationship Id="rId1039" Type="http://schemas.openxmlformats.org/officeDocument/2006/relationships/oleObject" Target="embeddings/oleObject560.bin"/><Relationship Id="rId1246" Type="http://schemas.openxmlformats.org/officeDocument/2006/relationships/oleObject" Target="embeddings/oleObject664.bin"/><Relationship Id="rId92" Type="http://schemas.openxmlformats.org/officeDocument/2006/relationships/oleObject" Target="embeddings/oleObject54.bin"/><Relationship Id="rId616" Type="http://schemas.openxmlformats.org/officeDocument/2006/relationships/image" Target="media/image270.wmf"/><Relationship Id="rId823" Type="http://schemas.openxmlformats.org/officeDocument/2006/relationships/oleObject" Target="embeddings/oleObject450.bin"/><Relationship Id="rId1453" Type="http://schemas.openxmlformats.org/officeDocument/2006/relationships/oleObject" Target="embeddings/oleObject784.bin"/><Relationship Id="rId1660" Type="http://schemas.openxmlformats.org/officeDocument/2006/relationships/oleObject" Target="embeddings/oleObject894.bin"/><Relationship Id="rId1106" Type="http://schemas.openxmlformats.org/officeDocument/2006/relationships/image" Target="media/image508.wmf"/><Relationship Id="rId1313" Type="http://schemas.openxmlformats.org/officeDocument/2006/relationships/image" Target="media/image602.wmf"/><Relationship Id="rId1520" Type="http://schemas.openxmlformats.org/officeDocument/2006/relationships/oleObject" Target="embeddings/oleObject819.bin"/><Relationship Id="rId1618" Type="http://schemas.openxmlformats.org/officeDocument/2006/relationships/image" Target="media/image744.wmf"/><Relationship Id="rId199" Type="http://schemas.openxmlformats.org/officeDocument/2006/relationships/image" Target="media/image83.wmf"/><Relationship Id="rId266" Type="http://schemas.openxmlformats.org/officeDocument/2006/relationships/oleObject" Target="embeddings/oleObject145.bin"/><Relationship Id="rId473" Type="http://schemas.openxmlformats.org/officeDocument/2006/relationships/oleObject" Target="embeddings/oleObject269.bin"/><Relationship Id="rId680" Type="http://schemas.openxmlformats.org/officeDocument/2006/relationships/image" Target="media/image300.wmf"/><Relationship Id="rId126" Type="http://schemas.openxmlformats.org/officeDocument/2006/relationships/oleObject" Target="embeddings/oleObject75.bin"/><Relationship Id="rId333" Type="http://schemas.openxmlformats.org/officeDocument/2006/relationships/image" Target="media/image149.wmf"/><Relationship Id="rId540" Type="http://schemas.openxmlformats.org/officeDocument/2006/relationships/image" Target="media/image232.wmf"/><Relationship Id="rId778" Type="http://schemas.openxmlformats.org/officeDocument/2006/relationships/oleObject" Target="embeddings/oleObject427.bin"/><Relationship Id="rId985" Type="http://schemas.openxmlformats.org/officeDocument/2006/relationships/oleObject" Target="embeddings/oleObject533.bin"/><Relationship Id="rId1170" Type="http://schemas.openxmlformats.org/officeDocument/2006/relationships/image" Target="media/image540.wmf"/><Relationship Id="rId638" Type="http://schemas.openxmlformats.org/officeDocument/2006/relationships/image" Target="media/image280.wmf"/><Relationship Id="rId845" Type="http://schemas.openxmlformats.org/officeDocument/2006/relationships/oleObject" Target="embeddings/oleObject461.bin"/><Relationship Id="rId1030" Type="http://schemas.openxmlformats.org/officeDocument/2006/relationships/image" Target="media/image470.wmf"/><Relationship Id="rId1268" Type="http://schemas.openxmlformats.org/officeDocument/2006/relationships/oleObject" Target="embeddings/oleObject675.bin"/><Relationship Id="rId1475" Type="http://schemas.openxmlformats.org/officeDocument/2006/relationships/image" Target="media/image675.wmf"/><Relationship Id="rId1682" Type="http://schemas.openxmlformats.org/officeDocument/2006/relationships/image" Target="media/image772.wmf"/><Relationship Id="rId400" Type="http://schemas.openxmlformats.org/officeDocument/2006/relationships/image" Target="media/image176.wmf"/><Relationship Id="rId705" Type="http://schemas.openxmlformats.org/officeDocument/2006/relationships/oleObject" Target="embeddings/oleObject388.bin"/><Relationship Id="rId1128" Type="http://schemas.openxmlformats.org/officeDocument/2006/relationships/image" Target="media/image519.wmf"/><Relationship Id="rId1335" Type="http://schemas.openxmlformats.org/officeDocument/2006/relationships/image" Target="media/image612.wmf"/><Relationship Id="rId1542" Type="http://schemas.openxmlformats.org/officeDocument/2006/relationships/image" Target="media/image707.wmf"/><Relationship Id="rId912" Type="http://schemas.openxmlformats.org/officeDocument/2006/relationships/image" Target="media/image413.wmf"/><Relationship Id="rId41" Type="http://schemas.openxmlformats.org/officeDocument/2006/relationships/image" Target="media/image17.wmf"/><Relationship Id="rId1402" Type="http://schemas.openxmlformats.org/officeDocument/2006/relationships/image" Target="media/image639.wmf"/><Relationship Id="rId1707" Type="http://schemas.openxmlformats.org/officeDocument/2006/relationships/oleObject" Target="embeddings/oleObject918.bin"/><Relationship Id="rId190" Type="http://schemas.openxmlformats.org/officeDocument/2006/relationships/oleObject" Target="embeddings/oleObject107.bin"/><Relationship Id="rId288" Type="http://schemas.openxmlformats.org/officeDocument/2006/relationships/oleObject" Target="embeddings/oleObject157.bin"/><Relationship Id="rId495" Type="http://schemas.openxmlformats.org/officeDocument/2006/relationships/oleObject" Target="embeddings/oleObject280.bin"/><Relationship Id="rId148" Type="http://schemas.openxmlformats.org/officeDocument/2006/relationships/oleObject" Target="embeddings/oleObject86.bin"/><Relationship Id="rId355" Type="http://schemas.openxmlformats.org/officeDocument/2006/relationships/oleObject" Target="embeddings/oleObject191.bin"/><Relationship Id="rId562" Type="http://schemas.openxmlformats.org/officeDocument/2006/relationships/image" Target="media/image243.wmf"/><Relationship Id="rId1192" Type="http://schemas.openxmlformats.org/officeDocument/2006/relationships/image" Target="media/image551.wmf"/><Relationship Id="rId215" Type="http://schemas.openxmlformats.org/officeDocument/2006/relationships/image" Target="media/image91.wmf"/><Relationship Id="rId422" Type="http://schemas.openxmlformats.org/officeDocument/2006/relationships/oleObject" Target="embeddings/oleObject232.bin"/><Relationship Id="rId867" Type="http://schemas.openxmlformats.org/officeDocument/2006/relationships/oleObject" Target="embeddings/oleObject472.bin"/><Relationship Id="rId1052" Type="http://schemas.openxmlformats.org/officeDocument/2006/relationships/image" Target="media/image481.wmf"/><Relationship Id="rId1497" Type="http://schemas.openxmlformats.org/officeDocument/2006/relationships/oleObject" Target="embeddings/oleObject807.bin"/><Relationship Id="rId727" Type="http://schemas.openxmlformats.org/officeDocument/2006/relationships/oleObject" Target="embeddings/oleObject399.bin"/><Relationship Id="rId934" Type="http://schemas.openxmlformats.org/officeDocument/2006/relationships/oleObject" Target="embeddings/oleObject506.bin"/><Relationship Id="rId1357" Type="http://schemas.openxmlformats.org/officeDocument/2006/relationships/oleObject" Target="embeddings/oleObject736.bin"/><Relationship Id="rId1564" Type="http://schemas.openxmlformats.org/officeDocument/2006/relationships/image" Target="media/image718.wmf"/><Relationship Id="rId63" Type="http://schemas.openxmlformats.org/officeDocument/2006/relationships/oleObject" Target="embeddings/oleObject35.bin"/><Relationship Id="rId1217" Type="http://schemas.openxmlformats.org/officeDocument/2006/relationships/oleObject" Target="embeddings/oleObject649.bin"/><Relationship Id="rId1424" Type="http://schemas.openxmlformats.org/officeDocument/2006/relationships/image" Target="media/image650.wmf"/><Relationship Id="rId1631" Type="http://schemas.openxmlformats.org/officeDocument/2006/relationships/oleObject" Target="embeddings/oleObject876.bin"/><Relationship Id="rId1729" Type="http://schemas.openxmlformats.org/officeDocument/2006/relationships/oleObject" Target="embeddings/oleObject929.bin"/><Relationship Id="rId377" Type="http://schemas.openxmlformats.org/officeDocument/2006/relationships/oleObject" Target="embeddings/oleObject204.bin"/><Relationship Id="rId584" Type="http://schemas.openxmlformats.org/officeDocument/2006/relationships/image" Target="media/image254.wmf"/><Relationship Id="rId5" Type="http://schemas.openxmlformats.org/officeDocument/2006/relationships/webSettings" Target="webSettings.xml"/><Relationship Id="rId237" Type="http://schemas.openxmlformats.org/officeDocument/2006/relationships/image" Target="media/image102.wmf"/><Relationship Id="rId791" Type="http://schemas.openxmlformats.org/officeDocument/2006/relationships/oleObject" Target="embeddings/oleObject434.bin"/><Relationship Id="rId889" Type="http://schemas.openxmlformats.org/officeDocument/2006/relationships/oleObject" Target="embeddings/oleObject483.bin"/><Relationship Id="rId1074" Type="http://schemas.openxmlformats.org/officeDocument/2006/relationships/image" Target="media/image492.wmf"/><Relationship Id="rId444" Type="http://schemas.openxmlformats.org/officeDocument/2006/relationships/oleObject" Target="embeddings/oleObject245.bin"/><Relationship Id="rId651" Type="http://schemas.openxmlformats.org/officeDocument/2006/relationships/oleObject" Target="embeddings/oleObject360.bin"/><Relationship Id="rId749" Type="http://schemas.openxmlformats.org/officeDocument/2006/relationships/image" Target="media/image332.wmf"/><Relationship Id="rId1281" Type="http://schemas.openxmlformats.org/officeDocument/2006/relationships/oleObject" Target="embeddings/oleObject684.bin"/><Relationship Id="rId1379" Type="http://schemas.openxmlformats.org/officeDocument/2006/relationships/oleObject" Target="embeddings/oleObject747.bin"/><Relationship Id="rId1586" Type="http://schemas.openxmlformats.org/officeDocument/2006/relationships/image" Target="media/image729.wmf"/><Relationship Id="rId304" Type="http://schemas.openxmlformats.org/officeDocument/2006/relationships/oleObject" Target="embeddings/oleObject165.bin"/><Relationship Id="rId511" Type="http://schemas.openxmlformats.org/officeDocument/2006/relationships/oleObject" Target="embeddings/oleObject288.bin"/><Relationship Id="rId609" Type="http://schemas.openxmlformats.org/officeDocument/2006/relationships/oleObject" Target="embeddings/oleObject338.bin"/><Relationship Id="rId956" Type="http://schemas.openxmlformats.org/officeDocument/2006/relationships/image" Target="media/image434.wmf"/><Relationship Id="rId1141" Type="http://schemas.openxmlformats.org/officeDocument/2006/relationships/oleObject" Target="embeddings/oleObject611.bin"/><Relationship Id="rId1239" Type="http://schemas.openxmlformats.org/officeDocument/2006/relationships/oleObject" Target="embeddings/oleObject660.bin"/><Relationship Id="rId85" Type="http://schemas.openxmlformats.org/officeDocument/2006/relationships/image" Target="media/image30.wmf"/><Relationship Id="rId816" Type="http://schemas.openxmlformats.org/officeDocument/2006/relationships/image" Target="media/image365.wmf"/><Relationship Id="rId1001" Type="http://schemas.openxmlformats.org/officeDocument/2006/relationships/oleObject" Target="embeddings/oleObject541.bin"/><Relationship Id="rId1446" Type="http://schemas.openxmlformats.org/officeDocument/2006/relationships/image" Target="media/image661.wmf"/><Relationship Id="rId1653" Type="http://schemas.openxmlformats.org/officeDocument/2006/relationships/image" Target="media/image761.wmf"/><Relationship Id="rId1306" Type="http://schemas.openxmlformats.org/officeDocument/2006/relationships/image" Target="media/image598.wmf"/><Relationship Id="rId1513" Type="http://schemas.openxmlformats.org/officeDocument/2006/relationships/image" Target="media/image693.wmf"/><Relationship Id="rId1720" Type="http://schemas.openxmlformats.org/officeDocument/2006/relationships/image" Target="media/image791.wmf"/><Relationship Id="rId12" Type="http://schemas.openxmlformats.org/officeDocument/2006/relationships/image" Target="media/image6.wmf"/><Relationship Id="rId161" Type="http://schemas.openxmlformats.org/officeDocument/2006/relationships/image" Target="media/image64.wmf"/><Relationship Id="rId399" Type="http://schemas.openxmlformats.org/officeDocument/2006/relationships/oleObject" Target="embeddings/oleObject219.bin"/><Relationship Id="rId259" Type="http://schemas.openxmlformats.org/officeDocument/2006/relationships/image" Target="media/image113.wmf"/><Relationship Id="rId466" Type="http://schemas.openxmlformats.org/officeDocument/2006/relationships/image" Target="media/image196.wmf"/><Relationship Id="rId673" Type="http://schemas.openxmlformats.org/officeDocument/2006/relationships/image" Target="media/image297.wmf"/><Relationship Id="rId880" Type="http://schemas.openxmlformats.org/officeDocument/2006/relationships/image" Target="media/image397.wmf"/><Relationship Id="rId1096" Type="http://schemas.openxmlformats.org/officeDocument/2006/relationships/image" Target="media/image503.wmf"/><Relationship Id="rId119" Type="http://schemas.openxmlformats.org/officeDocument/2006/relationships/image" Target="media/image43.wmf"/><Relationship Id="rId326" Type="http://schemas.openxmlformats.org/officeDocument/2006/relationships/oleObject" Target="embeddings/oleObject176.bin"/><Relationship Id="rId533" Type="http://schemas.openxmlformats.org/officeDocument/2006/relationships/oleObject" Target="embeddings/oleObject300.bin"/><Relationship Id="rId978" Type="http://schemas.openxmlformats.org/officeDocument/2006/relationships/image" Target="media/image444.wmf"/><Relationship Id="rId1163" Type="http://schemas.openxmlformats.org/officeDocument/2006/relationships/oleObject" Target="embeddings/oleObject622.bin"/><Relationship Id="rId1370" Type="http://schemas.openxmlformats.org/officeDocument/2006/relationships/image" Target="media/image623.wmf"/><Relationship Id="rId740" Type="http://schemas.openxmlformats.org/officeDocument/2006/relationships/oleObject" Target="embeddings/oleObject406.bin"/><Relationship Id="rId838" Type="http://schemas.openxmlformats.org/officeDocument/2006/relationships/image" Target="media/image376.wmf"/><Relationship Id="rId1023" Type="http://schemas.openxmlformats.org/officeDocument/2006/relationships/oleObject" Target="embeddings/oleObject552.bin"/><Relationship Id="rId1468" Type="http://schemas.openxmlformats.org/officeDocument/2006/relationships/oleObject" Target="embeddings/oleObject792.bin"/><Relationship Id="rId1675" Type="http://schemas.openxmlformats.org/officeDocument/2006/relationships/oleObject" Target="embeddings/oleObject902.bin"/><Relationship Id="rId600" Type="http://schemas.openxmlformats.org/officeDocument/2006/relationships/image" Target="media/image262.wmf"/><Relationship Id="rId1230" Type="http://schemas.openxmlformats.org/officeDocument/2006/relationships/image" Target="media/image570.wmf"/><Relationship Id="rId1328" Type="http://schemas.openxmlformats.org/officeDocument/2006/relationships/image" Target="media/image609.wmf"/><Relationship Id="rId1535" Type="http://schemas.openxmlformats.org/officeDocument/2006/relationships/image" Target="media/image704.wmf"/><Relationship Id="rId905" Type="http://schemas.openxmlformats.org/officeDocument/2006/relationships/oleObject" Target="embeddings/oleObject491.bin"/><Relationship Id="rId1742" Type="http://schemas.openxmlformats.org/officeDocument/2006/relationships/footer" Target="footer1.xml"/><Relationship Id="rId34" Type="http://schemas.openxmlformats.org/officeDocument/2006/relationships/oleObject" Target="embeddings/oleObject16.bin"/><Relationship Id="rId1602" Type="http://schemas.openxmlformats.org/officeDocument/2006/relationships/oleObject" Target="embeddings/oleObject861.bin"/><Relationship Id="rId183" Type="http://schemas.openxmlformats.org/officeDocument/2006/relationships/image" Target="media/image75.wmf"/><Relationship Id="rId390" Type="http://schemas.openxmlformats.org/officeDocument/2006/relationships/image" Target="media/image171.wmf"/><Relationship Id="rId250" Type="http://schemas.openxmlformats.org/officeDocument/2006/relationships/oleObject" Target="embeddings/oleObject137.bin"/><Relationship Id="rId488" Type="http://schemas.openxmlformats.org/officeDocument/2006/relationships/image" Target="media/image207.wmf"/><Relationship Id="rId695" Type="http://schemas.openxmlformats.org/officeDocument/2006/relationships/oleObject" Target="embeddings/oleObject383.bin"/><Relationship Id="rId110" Type="http://schemas.openxmlformats.org/officeDocument/2006/relationships/oleObject" Target="embeddings/oleObject67.bin"/><Relationship Id="rId348" Type="http://schemas.openxmlformats.org/officeDocument/2006/relationships/image" Target="media/image156.wmf"/><Relationship Id="rId555" Type="http://schemas.openxmlformats.org/officeDocument/2006/relationships/oleObject" Target="embeddings/oleObject311.bin"/><Relationship Id="rId762" Type="http://schemas.openxmlformats.org/officeDocument/2006/relationships/oleObject" Target="embeddings/oleObject419.bin"/><Relationship Id="rId1185" Type="http://schemas.openxmlformats.org/officeDocument/2006/relationships/oleObject" Target="embeddings/oleObject633.bin"/><Relationship Id="rId1392" Type="http://schemas.openxmlformats.org/officeDocument/2006/relationships/image" Target="media/image634.wmf"/><Relationship Id="rId208" Type="http://schemas.openxmlformats.org/officeDocument/2006/relationships/oleObject" Target="embeddings/oleObject116.bin"/><Relationship Id="rId415" Type="http://schemas.openxmlformats.org/officeDocument/2006/relationships/image" Target="media/image182.wmf"/><Relationship Id="rId622" Type="http://schemas.openxmlformats.org/officeDocument/2006/relationships/image" Target="media/image272.wmf"/><Relationship Id="rId1045" Type="http://schemas.openxmlformats.org/officeDocument/2006/relationships/oleObject" Target="embeddings/oleObject563.bin"/><Relationship Id="rId1252" Type="http://schemas.openxmlformats.org/officeDocument/2006/relationships/oleObject" Target="embeddings/oleObject667.bin"/><Relationship Id="rId1697" Type="http://schemas.openxmlformats.org/officeDocument/2006/relationships/oleObject" Target="embeddings/oleObject913.bin"/><Relationship Id="rId927" Type="http://schemas.openxmlformats.org/officeDocument/2006/relationships/image" Target="media/image420.wmf"/><Relationship Id="rId1112" Type="http://schemas.openxmlformats.org/officeDocument/2006/relationships/image" Target="media/image511.wmf"/><Relationship Id="rId1557" Type="http://schemas.openxmlformats.org/officeDocument/2006/relationships/oleObject" Target="embeddings/oleObject838.bin"/><Relationship Id="rId56" Type="http://schemas.openxmlformats.org/officeDocument/2006/relationships/oleObject" Target="embeddings/oleObject28.bin"/><Relationship Id="rId1417" Type="http://schemas.openxmlformats.org/officeDocument/2006/relationships/oleObject" Target="embeddings/oleObject766.bin"/><Relationship Id="rId1624" Type="http://schemas.openxmlformats.org/officeDocument/2006/relationships/image" Target="media/image747.wmf"/><Relationship Id="rId272" Type="http://schemas.openxmlformats.org/officeDocument/2006/relationships/oleObject" Target="embeddings/oleObject148.bin"/><Relationship Id="rId577" Type="http://schemas.openxmlformats.org/officeDocument/2006/relationships/oleObject" Target="embeddings/oleObject322.bin"/><Relationship Id="rId132" Type="http://schemas.openxmlformats.org/officeDocument/2006/relationships/oleObject" Target="embeddings/oleObject78.bin"/><Relationship Id="rId784" Type="http://schemas.openxmlformats.org/officeDocument/2006/relationships/image" Target="media/image349.wmf"/><Relationship Id="rId991" Type="http://schemas.openxmlformats.org/officeDocument/2006/relationships/oleObject" Target="embeddings/oleObject536.bin"/><Relationship Id="rId1067" Type="http://schemas.openxmlformats.org/officeDocument/2006/relationships/oleObject" Target="embeddings/oleObject574.bin"/><Relationship Id="rId437" Type="http://schemas.openxmlformats.org/officeDocument/2006/relationships/image" Target="media/image193.wmf"/><Relationship Id="rId644" Type="http://schemas.openxmlformats.org/officeDocument/2006/relationships/image" Target="media/image283.wmf"/><Relationship Id="rId851" Type="http://schemas.openxmlformats.org/officeDocument/2006/relationships/oleObject" Target="embeddings/oleObject464.bin"/><Relationship Id="rId1274" Type="http://schemas.openxmlformats.org/officeDocument/2006/relationships/oleObject" Target="embeddings/oleObject679.bin"/><Relationship Id="rId1481" Type="http://schemas.openxmlformats.org/officeDocument/2006/relationships/image" Target="media/image678.wmf"/><Relationship Id="rId1579" Type="http://schemas.openxmlformats.org/officeDocument/2006/relationships/oleObject" Target="embeddings/oleObject849.bin"/><Relationship Id="rId504" Type="http://schemas.openxmlformats.org/officeDocument/2006/relationships/image" Target="media/image215.wmf"/><Relationship Id="rId711" Type="http://schemas.openxmlformats.org/officeDocument/2006/relationships/oleObject" Target="embeddings/oleObject391.bin"/><Relationship Id="rId949" Type="http://schemas.openxmlformats.org/officeDocument/2006/relationships/image" Target="media/image431.wmf"/><Relationship Id="rId1134" Type="http://schemas.openxmlformats.org/officeDocument/2006/relationships/image" Target="media/image522.wmf"/><Relationship Id="rId1341" Type="http://schemas.openxmlformats.org/officeDocument/2006/relationships/oleObject" Target="embeddings/oleObject722.bin"/><Relationship Id="rId78" Type="http://schemas.openxmlformats.org/officeDocument/2006/relationships/oleObject" Target="embeddings/oleObject44.bin"/><Relationship Id="rId809" Type="http://schemas.openxmlformats.org/officeDocument/2006/relationships/oleObject" Target="embeddings/oleObject443.bin"/><Relationship Id="rId1201" Type="http://schemas.openxmlformats.org/officeDocument/2006/relationships/oleObject" Target="embeddings/oleObject641.bin"/><Relationship Id="rId1439" Type="http://schemas.openxmlformats.org/officeDocument/2006/relationships/oleObject" Target="embeddings/oleObject777.bin"/><Relationship Id="rId1646" Type="http://schemas.openxmlformats.org/officeDocument/2006/relationships/image" Target="media/image758.wmf"/><Relationship Id="rId1506" Type="http://schemas.openxmlformats.org/officeDocument/2006/relationships/oleObject" Target="embeddings/oleObject812.bin"/><Relationship Id="rId1713" Type="http://schemas.openxmlformats.org/officeDocument/2006/relationships/oleObject" Target="embeddings/oleObject921.bin"/><Relationship Id="rId294" Type="http://schemas.openxmlformats.org/officeDocument/2006/relationships/oleObject" Target="embeddings/oleObject160.bin"/><Relationship Id="rId154" Type="http://schemas.openxmlformats.org/officeDocument/2006/relationships/oleObject" Target="embeddings/oleObject89.bin"/><Relationship Id="rId361" Type="http://schemas.openxmlformats.org/officeDocument/2006/relationships/oleObject" Target="embeddings/oleObject194.bin"/><Relationship Id="rId599" Type="http://schemas.openxmlformats.org/officeDocument/2006/relationships/oleObject" Target="embeddings/oleObject333.bin"/><Relationship Id="rId459" Type="http://schemas.openxmlformats.org/officeDocument/2006/relationships/oleObject" Target="embeddings/oleObject260.bin"/><Relationship Id="rId666" Type="http://schemas.openxmlformats.org/officeDocument/2006/relationships/oleObject" Target="embeddings/oleObject368.bin"/><Relationship Id="rId873" Type="http://schemas.openxmlformats.org/officeDocument/2006/relationships/oleObject" Target="embeddings/oleObject475.bin"/><Relationship Id="rId1089" Type="http://schemas.openxmlformats.org/officeDocument/2006/relationships/oleObject" Target="embeddings/oleObject585.bin"/><Relationship Id="rId1296" Type="http://schemas.openxmlformats.org/officeDocument/2006/relationships/image" Target="media/image593.wmf"/><Relationship Id="rId221" Type="http://schemas.openxmlformats.org/officeDocument/2006/relationships/image" Target="media/image94.wmf"/><Relationship Id="rId319" Type="http://schemas.openxmlformats.org/officeDocument/2006/relationships/image" Target="media/image142.wmf"/><Relationship Id="rId526" Type="http://schemas.openxmlformats.org/officeDocument/2006/relationships/image" Target="media/image225.wmf"/><Relationship Id="rId1156" Type="http://schemas.openxmlformats.org/officeDocument/2006/relationships/image" Target="media/image533.wmf"/><Relationship Id="rId1363" Type="http://schemas.openxmlformats.org/officeDocument/2006/relationships/oleObject" Target="embeddings/oleObject739.bin"/><Relationship Id="rId733" Type="http://schemas.openxmlformats.org/officeDocument/2006/relationships/oleObject" Target="embeddings/oleObject402.bin"/><Relationship Id="rId940" Type="http://schemas.openxmlformats.org/officeDocument/2006/relationships/oleObject" Target="embeddings/oleObject509.bin"/><Relationship Id="rId1016" Type="http://schemas.openxmlformats.org/officeDocument/2006/relationships/image" Target="media/image463.wmf"/><Relationship Id="rId1570" Type="http://schemas.openxmlformats.org/officeDocument/2006/relationships/image" Target="media/image721.wmf"/><Relationship Id="rId1668" Type="http://schemas.openxmlformats.org/officeDocument/2006/relationships/image" Target="media/image765.wmf"/><Relationship Id="rId800" Type="http://schemas.openxmlformats.org/officeDocument/2006/relationships/image" Target="media/image357.wmf"/><Relationship Id="rId1223" Type="http://schemas.openxmlformats.org/officeDocument/2006/relationships/oleObject" Target="embeddings/oleObject652.bin"/><Relationship Id="rId1430" Type="http://schemas.openxmlformats.org/officeDocument/2006/relationships/image" Target="media/image653.wmf"/><Relationship Id="rId1528" Type="http://schemas.openxmlformats.org/officeDocument/2006/relationships/oleObject" Target="embeddings/oleObject823.bin"/><Relationship Id="rId1735" Type="http://schemas.openxmlformats.org/officeDocument/2006/relationships/image" Target="media/image798.wmf"/><Relationship Id="rId27" Type="http://schemas.openxmlformats.org/officeDocument/2006/relationships/oleObject" Target="embeddings/oleObject11.bin"/><Relationship Id="rId176" Type="http://schemas.openxmlformats.org/officeDocument/2006/relationships/oleObject" Target="embeddings/oleObject100.bin"/><Relationship Id="rId383" Type="http://schemas.openxmlformats.org/officeDocument/2006/relationships/oleObject" Target="embeddings/oleObject210.bin"/><Relationship Id="rId590" Type="http://schemas.openxmlformats.org/officeDocument/2006/relationships/image" Target="media/image257.wmf"/><Relationship Id="rId243" Type="http://schemas.openxmlformats.org/officeDocument/2006/relationships/image" Target="media/image105.wmf"/><Relationship Id="rId450" Type="http://schemas.openxmlformats.org/officeDocument/2006/relationships/oleObject" Target="embeddings/oleObject251.bin"/><Relationship Id="rId688" Type="http://schemas.openxmlformats.org/officeDocument/2006/relationships/image" Target="media/image304.wmf"/><Relationship Id="rId895" Type="http://schemas.openxmlformats.org/officeDocument/2006/relationships/oleObject" Target="embeddings/oleObject486.bin"/><Relationship Id="rId1080" Type="http://schemas.openxmlformats.org/officeDocument/2006/relationships/image" Target="media/image495.wmf"/><Relationship Id="rId103" Type="http://schemas.openxmlformats.org/officeDocument/2006/relationships/image" Target="media/image36.wmf"/><Relationship Id="rId310" Type="http://schemas.openxmlformats.org/officeDocument/2006/relationships/oleObject" Target="embeddings/oleObject168.bin"/><Relationship Id="rId548" Type="http://schemas.openxmlformats.org/officeDocument/2006/relationships/image" Target="media/image236.wmf"/><Relationship Id="rId755" Type="http://schemas.openxmlformats.org/officeDocument/2006/relationships/image" Target="media/image335.wmf"/><Relationship Id="rId962" Type="http://schemas.openxmlformats.org/officeDocument/2006/relationships/oleObject" Target="embeddings/oleObject521.bin"/><Relationship Id="rId1178" Type="http://schemas.openxmlformats.org/officeDocument/2006/relationships/image" Target="media/image544.wmf"/><Relationship Id="rId1385" Type="http://schemas.openxmlformats.org/officeDocument/2006/relationships/oleObject" Target="embeddings/oleObject750.bin"/><Relationship Id="rId1592" Type="http://schemas.openxmlformats.org/officeDocument/2006/relationships/image" Target="media/image732.wmf"/><Relationship Id="rId91" Type="http://schemas.openxmlformats.org/officeDocument/2006/relationships/image" Target="media/image33.wmf"/><Relationship Id="rId408" Type="http://schemas.openxmlformats.org/officeDocument/2006/relationships/oleObject" Target="embeddings/oleObject225.bin"/><Relationship Id="rId615" Type="http://schemas.openxmlformats.org/officeDocument/2006/relationships/oleObject" Target="embeddings/oleObject341.bin"/><Relationship Id="rId822" Type="http://schemas.openxmlformats.org/officeDocument/2006/relationships/image" Target="media/image368.wmf"/><Relationship Id="rId1038" Type="http://schemas.openxmlformats.org/officeDocument/2006/relationships/image" Target="media/image474.wmf"/><Relationship Id="rId1245" Type="http://schemas.openxmlformats.org/officeDocument/2006/relationships/image" Target="media/image577.wmf"/><Relationship Id="rId1452" Type="http://schemas.openxmlformats.org/officeDocument/2006/relationships/image" Target="media/image664.wmf"/><Relationship Id="rId1105" Type="http://schemas.openxmlformats.org/officeDocument/2006/relationships/oleObject" Target="embeddings/oleObject593.bin"/><Relationship Id="rId1312" Type="http://schemas.openxmlformats.org/officeDocument/2006/relationships/image" Target="media/image601.png"/><Relationship Id="rId49" Type="http://schemas.openxmlformats.org/officeDocument/2006/relationships/image" Target="media/image21.wmf"/><Relationship Id="rId1617" Type="http://schemas.openxmlformats.org/officeDocument/2006/relationships/oleObject" Target="embeddings/oleObject869.bin"/><Relationship Id="rId198" Type="http://schemas.openxmlformats.org/officeDocument/2006/relationships/oleObject" Target="embeddings/oleObject111.bin"/><Relationship Id="rId265" Type="http://schemas.openxmlformats.org/officeDocument/2006/relationships/image" Target="media/image116.wmf"/><Relationship Id="rId472" Type="http://schemas.openxmlformats.org/officeDocument/2006/relationships/image" Target="media/image199.wmf"/><Relationship Id="rId125" Type="http://schemas.openxmlformats.org/officeDocument/2006/relationships/image" Target="media/image46.wmf"/><Relationship Id="rId332" Type="http://schemas.openxmlformats.org/officeDocument/2006/relationships/oleObject" Target="embeddings/oleObject179.bin"/><Relationship Id="rId777" Type="http://schemas.openxmlformats.org/officeDocument/2006/relationships/image" Target="media/image346.wmf"/><Relationship Id="rId984" Type="http://schemas.openxmlformats.org/officeDocument/2006/relationships/image" Target="media/image447.wmf"/><Relationship Id="rId637" Type="http://schemas.openxmlformats.org/officeDocument/2006/relationships/oleObject" Target="embeddings/oleObject353.bin"/><Relationship Id="rId844" Type="http://schemas.openxmlformats.org/officeDocument/2006/relationships/image" Target="media/image379.wmf"/><Relationship Id="rId1267" Type="http://schemas.openxmlformats.org/officeDocument/2006/relationships/image" Target="media/image588.wmf"/><Relationship Id="rId1474" Type="http://schemas.openxmlformats.org/officeDocument/2006/relationships/oleObject" Target="embeddings/oleObject795.bin"/><Relationship Id="rId1681" Type="http://schemas.openxmlformats.org/officeDocument/2006/relationships/oleObject" Target="embeddings/oleObject905.bin"/><Relationship Id="rId704" Type="http://schemas.openxmlformats.org/officeDocument/2006/relationships/image" Target="media/image312.wmf"/><Relationship Id="rId911" Type="http://schemas.openxmlformats.org/officeDocument/2006/relationships/oleObject" Target="embeddings/oleObject494.bin"/><Relationship Id="rId1127" Type="http://schemas.openxmlformats.org/officeDocument/2006/relationships/oleObject" Target="embeddings/oleObject604.bin"/><Relationship Id="rId1334" Type="http://schemas.openxmlformats.org/officeDocument/2006/relationships/oleObject" Target="embeddings/oleObject718.bin"/><Relationship Id="rId1541" Type="http://schemas.openxmlformats.org/officeDocument/2006/relationships/oleObject" Target="embeddings/oleObject830.bin"/><Relationship Id="rId40" Type="http://schemas.openxmlformats.org/officeDocument/2006/relationships/oleObject" Target="embeddings/oleObject19.bin"/><Relationship Id="rId136" Type="http://schemas.openxmlformats.org/officeDocument/2006/relationships/oleObject" Target="embeddings/oleObject80.bin"/><Relationship Id="rId343" Type="http://schemas.openxmlformats.org/officeDocument/2006/relationships/oleObject" Target="embeddings/oleObject185.bin"/><Relationship Id="rId550" Type="http://schemas.openxmlformats.org/officeDocument/2006/relationships/image" Target="media/image237.wmf"/><Relationship Id="rId788" Type="http://schemas.openxmlformats.org/officeDocument/2006/relationships/image" Target="media/image351.wmf"/><Relationship Id="rId995" Type="http://schemas.openxmlformats.org/officeDocument/2006/relationships/oleObject" Target="embeddings/oleObject538.bin"/><Relationship Id="rId1180" Type="http://schemas.openxmlformats.org/officeDocument/2006/relationships/image" Target="media/image545.wmf"/><Relationship Id="rId1401" Type="http://schemas.openxmlformats.org/officeDocument/2006/relationships/oleObject" Target="embeddings/oleObject758.bin"/><Relationship Id="rId1639" Type="http://schemas.openxmlformats.org/officeDocument/2006/relationships/oleObject" Target="embeddings/oleObject880.bin"/><Relationship Id="rId203" Type="http://schemas.openxmlformats.org/officeDocument/2006/relationships/image" Target="media/image85.wmf"/><Relationship Id="rId648" Type="http://schemas.openxmlformats.org/officeDocument/2006/relationships/image" Target="media/image285.wmf"/><Relationship Id="rId855" Type="http://schemas.openxmlformats.org/officeDocument/2006/relationships/oleObject" Target="embeddings/oleObject466.bin"/><Relationship Id="rId1040" Type="http://schemas.openxmlformats.org/officeDocument/2006/relationships/image" Target="media/image475.wmf"/><Relationship Id="rId1278" Type="http://schemas.openxmlformats.org/officeDocument/2006/relationships/oleObject" Target="embeddings/oleObject681.bin"/><Relationship Id="rId1485" Type="http://schemas.openxmlformats.org/officeDocument/2006/relationships/image" Target="media/image680.wmf"/><Relationship Id="rId1692" Type="http://schemas.openxmlformats.org/officeDocument/2006/relationships/image" Target="media/image777.wmf"/><Relationship Id="rId1706" Type="http://schemas.openxmlformats.org/officeDocument/2006/relationships/image" Target="media/image784.wmf"/><Relationship Id="rId287" Type="http://schemas.openxmlformats.org/officeDocument/2006/relationships/image" Target="media/image126.wmf"/><Relationship Id="rId410" Type="http://schemas.openxmlformats.org/officeDocument/2006/relationships/oleObject" Target="embeddings/oleObject226.bin"/><Relationship Id="rId494" Type="http://schemas.openxmlformats.org/officeDocument/2006/relationships/image" Target="media/image210.wmf"/><Relationship Id="rId508" Type="http://schemas.openxmlformats.org/officeDocument/2006/relationships/image" Target="media/image217.wmf"/><Relationship Id="rId715" Type="http://schemas.openxmlformats.org/officeDocument/2006/relationships/oleObject" Target="embeddings/oleObject393.bin"/><Relationship Id="rId922" Type="http://schemas.openxmlformats.org/officeDocument/2006/relationships/oleObject" Target="embeddings/oleObject500.bin"/><Relationship Id="rId1138" Type="http://schemas.openxmlformats.org/officeDocument/2006/relationships/image" Target="media/image524.wmf"/><Relationship Id="rId1345" Type="http://schemas.openxmlformats.org/officeDocument/2006/relationships/oleObject" Target="embeddings/oleObject724.bin"/><Relationship Id="rId1552" Type="http://schemas.openxmlformats.org/officeDocument/2006/relationships/image" Target="media/image712.wmf"/><Relationship Id="rId147" Type="http://schemas.openxmlformats.org/officeDocument/2006/relationships/image" Target="media/image57.wmf"/><Relationship Id="rId354" Type="http://schemas.openxmlformats.org/officeDocument/2006/relationships/image" Target="media/image159.wmf"/><Relationship Id="rId799" Type="http://schemas.openxmlformats.org/officeDocument/2006/relationships/oleObject" Target="embeddings/oleObject438.bin"/><Relationship Id="rId1191" Type="http://schemas.openxmlformats.org/officeDocument/2006/relationships/oleObject" Target="embeddings/oleObject636.bin"/><Relationship Id="rId1205" Type="http://schemas.openxmlformats.org/officeDocument/2006/relationships/oleObject" Target="embeddings/oleObject643.bin"/><Relationship Id="rId51" Type="http://schemas.openxmlformats.org/officeDocument/2006/relationships/image" Target="media/image22.wmf"/><Relationship Id="rId561" Type="http://schemas.openxmlformats.org/officeDocument/2006/relationships/oleObject" Target="embeddings/oleObject314.bin"/><Relationship Id="rId659" Type="http://schemas.openxmlformats.org/officeDocument/2006/relationships/oleObject" Target="embeddings/oleObject364.bin"/><Relationship Id="rId866" Type="http://schemas.openxmlformats.org/officeDocument/2006/relationships/image" Target="media/image390.wmf"/><Relationship Id="rId1289" Type="http://schemas.openxmlformats.org/officeDocument/2006/relationships/oleObject" Target="embeddings/oleObject692.bin"/><Relationship Id="rId1412" Type="http://schemas.openxmlformats.org/officeDocument/2006/relationships/image" Target="media/image644.wmf"/><Relationship Id="rId1496" Type="http://schemas.openxmlformats.org/officeDocument/2006/relationships/image" Target="media/image685.wmf"/><Relationship Id="rId1717" Type="http://schemas.openxmlformats.org/officeDocument/2006/relationships/oleObject" Target="embeddings/oleObject923.bin"/><Relationship Id="rId214" Type="http://schemas.openxmlformats.org/officeDocument/2006/relationships/oleObject" Target="embeddings/oleObject119.bin"/><Relationship Id="rId298" Type="http://schemas.openxmlformats.org/officeDocument/2006/relationships/oleObject" Target="embeddings/oleObject162.bin"/><Relationship Id="rId421" Type="http://schemas.openxmlformats.org/officeDocument/2006/relationships/image" Target="media/image185.wmf"/><Relationship Id="rId519" Type="http://schemas.openxmlformats.org/officeDocument/2006/relationships/oleObject" Target="embeddings/oleObject293.bin"/><Relationship Id="rId1051" Type="http://schemas.openxmlformats.org/officeDocument/2006/relationships/oleObject" Target="embeddings/oleObject566.bin"/><Relationship Id="rId1149" Type="http://schemas.openxmlformats.org/officeDocument/2006/relationships/oleObject" Target="embeddings/oleObject615.bin"/><Relationship Id="rId1356" Type="http://schemas.openxmlformats.org/officeDocument/2006/relationships/oleObject" Target="embeddings/oleObject735.bin"/><Relationship Id="rId158" Type="http://schemas.openxmlformats.org/officeDocument/2006/relationships/oleObject" Target="embeddings/oleObject91.bin"/><Relationship Id="rId726" Type="http://schemas.openxmlformats.org/officeDocument/2006/relationships/image" Target="media/image323.wmf"/><Relationship Id="rId933" Type="http://schemas.openxmlformats.org/officeDocument/2006/relationships/image" Target="media/image423.wmf"/><Relationship Id="rId1009" Type="http://schemas.openxmlformats.org/officeDocument/2006/relationships/oleObject" Target="embeddings/oleObject545.bin"/><Relationship Id="rId1563" Type="http://schemas.openxmlformats.org/officeDocument/2006/relationships/oleObject" Target="embeddings/oleObject841.bin"/><Relationship Id="rId62" Type="http://schemas.openxmlformats.org/officeDocument/2006/relationships/oleObject" Target="embeddings/oleObject34.bin"/><Relationship Id="rId365" Type="http://schemas.openxmlformats.org/officeDocument/2006/relationships/oleObject" Target="embeddings/oleObject196.bin"/><Relationship Id="rId572" Type="http://schemas.openxmlformats.org/officeDocument/2006/relationships/image" Target="media/image248.wmf"/><Relationship Id="rId1216" Type="http://schemas.openxmlformats.org/officeDocument/2006/relationships/image" Target="media/image563.wmf"/><Relationship Id="rId1423" Type="http://schemas.openxmlformats.org/officeDocument/2006/relationships/oleObject" Target="embeddings/oleObject769.bin"/><Relationship Id="rId1630" Type="http://schemas.openxmlformats.org/officeDocument/2006/relationships/image" Target="media/image750.wmf"/><Relationship Id="rId225" Type="http://schemas.openxmlformats.org/officeDocument/2006/relationships/image" Target="media/image96.wmf"/><Relationship Id="rId432" Type="http://schemas.openxmlformats.org/officeDocument/2006/relationships/oleObject" Target="embeddings/oleObject237.bin"/><Relationship Id="rId877" Type="http://schemas.openxmlformats.org/officeDocument/2006/relationships/oleObject" Target="embeddings/oleObject477.bin"/><Relationship Id="rId1062" Type="http://schemas.openxmlformats.org/officeDocument/2006/relationships/image" Target="media/image486.wmf"/><Relationship Id="rId1728" Type="http://schemas.openxmlformats.org/officeDocument/2006/relationships/image" Target="media/image795.wmf"/><Relationship Id="rId737" Type="http://schemas.openxmlformats.org/officeDocument/2006/relationships/oleObject" Target="embeddings/oleObject404.bin"/><Relationship Id="rId944" Type="http://schemas.openxmlformats.org/officeDocument/2006/relationships/oleObject" Target="embeddings/oleObject511.bin"/><Relationship Id="rId1367" Type="http://schemas.openxmlformats.org/officeDocument/2006/relationships/oleObject" Target="embeddings/oleObject741.bin"/><Relationship Id="rId1574" Type="http://schemas.openxmlformats.org/officeDocument/2006/relationships/image" Target="media/image723.wmf"/><Relationship Id="rId73" Type="http://schemas.openxmlformats.org/officeDocument/2006/relationships/image" Target="media/image27.wmf"/><Relationship Id="rId169" Type="http://schemas.openxmlformats.org/officeDocument/2006/relationships/image" Target="media/image68.wmf"/><Relationship Id="rId376" Type="http://schemas.openxmlformats.org/officeDocument/2006/relationships/oleObject" Target="embeddings/oleObject203.bin"/><Relationship Id="rId583" Type="http://schemas.openxmlformats.org/officeDocument/2006/relationships/oleObject" Target="embeddings/oleObject325.bin"/><Relationship Id="rId790" Type="http://schemas.openxmlformats.org/officeDocument/2006/relationships/image" Target="media/image352.wmf"/><Relationship Id="rId804" Type="http://schemas.openxmlformats.org/officeDocument/2006/relationships/image" Target="media/image359.wmf"/><Relationship Id="rId1227" Type="http://schemas.openxmlformats.org/officeDocument/2006/relationships/oleObject" Target="embeddings/oleObject654.bin"/><Relationship Id="rId1434" Type="http://schemas.openxmlformats.org/officeDocument/2006/relationships/image" Target="media/image655.wmf"/><Relationship Id="rId1641" Type="http://schemas.openxmlformats.org/officeDocument/2006/relationships/oleObject" Target="embeddings/oleObject881.bin"/><Relationship Id="rId4" Type="http://schemas.openxmlformats.org/officeDocument/2006/relationships/settings" Target="settings.xml"/><Relationship Id="rId236" Type="http://schemas.openxmlformats.org/officeDocument/2006/relationships/oleObject" Target="embeddings/oleObject130.bin"/><Relationship Id="rId443" Type="http://schemas.openxmlformats.org/officeDocument/2006/relationships/oleObject" Target="embeddings/oleObject244.bin"/><Relationship Id="rId650" Type="http://schemas.openxmlformats.org/officeDocument/2006/relationships/image" Target="media/image286.wmf"/><Relationship Id="rId888" Type="http://schemas.openxmlformats.org/officeDocument/2006/relationships/image" Target="media/image401.wmf"/><Relationship Id="rId1073" Type="http://schemas.openxmlformats.org/officeDocument/2006/relationships/oleObject" Target="embeddings/oleObject577.bin"/><Relationship Id="rId1280" Type="http://schemas.openxmlformats.org/officeDocument/2006/relationships/oleObject" Target="embeddings/oleObject683.bin"/><Relationship Id="rId1501" Type="http://schemas.openxmlformats.org/officeDocument/2006/relationships/oleObject" Target="embeddings/oleObject809.bin"/><Relationship Id="rId1739" Type="http://schemas.openxmlformats.org/officeDocument/2006/relationships/image" Target="media/image800.wmf"/><Relationship Id="rId303" Type="http://schemas.openxmlformats.org/officeDocument/2006/relationships/image" Target="media/image134.wmf"/><Relationship Id="rId748" Type="http://schemas.openxmlformats.org/officeDocument/2006/relationships/oleObject" Target="embeddings/oleObject412.bin"/><Relationship Id="rId955" Type="http://schemas.openxmlformats.org/officeDocument/2006/relationships/oleObject" Target="embeddings/oleObject517.bin"/><Relationship Id="rId1140" Type="http://schemas.openxmlformats.org/officeDocument/2006/relationships/image" Target="media/image525.wmf"/><Relationship Id="rId1378" Type="http://schemas.openxmlformats.org/officeDocument/2006/relationships/image" Target="media/image627.wmf"/><Relationship Id="rId1585" Type="http://schemas.openxmlformats.org/officeDocument/2006/relationships/oleObject" Target="embeddings/oleObject852.bin"/><Relationship Id="rId84" Type="http://schemas.openxmlformats.org/officeDocument/2006/relationships/oleObject" Target="embeddings/oleObject50.bin"/><Relationship Id="rId387" Type="http://schemas.openxmlformats.org/officeDocument/2006/relationships/oleObject" Target="embeddings/oleObject213.bin"/><Relationship Id="rId510" Type="http://schemas.openxmlformats.org/officeDocument/2006/relationships/image" Target="media/image218.wmf"/><Relationship Id="rId594" Type="http://schemas.openxmlformats.org/officeDocument/2006/relationships/image" Target="media/image259.wmf"/><Relationship Id="rId608" Type="http://schemas.openxmlformats.org/officeDocument/2006/relationships/image" Target="media/image266.wmf"/><Relationship Id="rId815" Type="http://schemas.openxmlformats.org/officeDocument/2006/relationships/oleObject" Target="embeddings/oleObject446.bin"/><Relationship Id="rId1238" Type="http://schemas.openxmlformats.org/officeDocument/2006/relationships/image" Target="media/image574.wmf"/><Relationship Id="rId1445" Type="http://schemas.openxmlformats.org/officeDocument/2006/relationships/oleObject" Target="embeddings/oleObject780.bin"/><Relationship Id="rId1652" Type="http://schemas.openxmlformats.org/officeDocument/2006/relationships/oleObject" Target="embeddings/oleObject887.bin"/><Relationship Id="rId247" Type="http://schemas.openxmlformats.org/officeDocument/2006/relationships/image" Target="media/image107.wmf"/><Relationship Id="rId899" Type="http://schemas.openxmlformats.org/officeDocument/2006/relationships/oleObject" Target="embeddings/oleObject488.bin"/><Relationship Id="rId1000" Type="http://schemas.openxmlformats.org/officeDocument/2006/relationships/image" Target="media/image455.wmf"/><Relationship Id="rId1084" Type="http://schemas.openxmlformats.org/officeDocument/2006/relationships/image" Target="media/image497.wmf"/><Relationship Id="rId1305" Type="http://schemas.openxmlformats.org/officeDocument/2006/relationships/oleObject" Target="embeddings/oleObject703.bin"/><Relationship Id="rId107" Type="http://schemas.openxmlformats.org/officeDocument/2006/relationships/image" Target="media/image38.wmf"/><Relationship Id="rId454" Type="http://schemas.openxmlformats.org/officeDocument/2006/relationships/oleObject" Target="embeddings/oleObject255.bin"/><Relationship Id="rId661" Type="http://schemas.openxmlformats.org/officeDocument/2006/relationships/image" Target="media/image291.wmf"/><Relationship Id="rId759" Type="http://schemas.openxmlformats.org/officeDocument/2006/relationships/image" Target="media/image337.wmf"/><Relationship Id="rId966" Type="http://schemas.openxmlformats.org/officeDocument/2006/relationships/oleObject" Target="embeddings/oleObject523.bin"/><Relationship Id="rId1291" Type="http://schemas.openxmlformats.org/officeDocument/2006/relationships/oleObject" Target="embeddings/oleObject694.bin"/><Relationship Id="rId1389" Type="http://schemas.openxmlformats.org/officeDocument/2006/relationships/oleObject" Target="embeddings/oleObject752.bin"/><Relationship Id="rId1512" Type="http://schemas.openxmlformats.org/officeDocument/2006/relationships/oleObject" Target="embeddings/oleObject815.bin"/><Relationship Id="rId1596" Type="http://schemas.openxmlformats.org/officeDocument/2006/relationships/image" Target="media/image734.wmf"/><Relationship Id="rId11" Type="http://schemas.openxmlformats.org/officeDocument/2006/relationships/oleObject" Target="embeddings/oleObject1.bin"/><Relationship Id="rId314" Type="http://schemas.openxmlformats.org/officeDocument/2006/relationships/oleObject" Target="embeddings/oleObject170.bin"/><Relationship Id="rId398" Type="http://schemas.openxmlformats.org/officeDocument/2006/relationships/image" Target="media/image175.wmf"/><Relationship Id="rId521" Type="http://schemas.openxmlformats.org/officeDocument/2006/relationships/oleObject" Target="embeddings/oleObject294.bin"/><Relationship Id="rId619" Type="http://schemas.openxmlformats.org/officeDocument/2006/relationships/oleObject" Target="embeddings/oleObject343.bin"/><Relationship Id="rId1151" Type="http://schemas.openxmlformats.org/officeDocument/2006/relationships/oleObject" Target="embeddings/oleObject616.bin"/><Relationship Id="rId1249" Type="http://schemas.openxmlformats.org/officeDocument/2006/relationships/image" Target="media/image579.wmf"/><Relationship Id="rId95" Type="http://schemas.openxmlformats.org/officeDocument/2006/relationships/image" Target="media/image35.wmf"/><Relationship Id="rId160" Type="http://schemas.openxmlformats.org/officeDocument/2006/relationships/oleObject" Target="embeddings/oleObject92.bin"/><Relationship Id="rId826" Type="http://schemas.openxmlformats.org/officeDocument/2006/relationships/image" Target="media/image370.wmf"/><Relationship Id="rId1011" Type="http://schemas.openxmlformats.org/officeDocument/2006/relationships/oleObject" Target="embeddings/oleObject546.bin"/><Relationship Id="rId1109" Type="http://schemas.openxmlformats.org/officeDocument/2006/relationships/oleObject" Target="embeddings/oleObject595.bin"/><Relationship Id="rId1456" Type="http://schemas.openxmlformats.org/officeDocument/2006/relationships/image" Target="media/image666.wmf"/><Relationship Id="rId1663" Type="http://schemas.openxmlformats.org/officeDocument/2006/relationships/oleObject" Target="embeddings/oleObject896.bin"/><Relationship Id="rId258" Type="http://schemas.openxmlformats.org/officeDocument/2006/relationships/oleObject" Target="embeddings/oleObject141.bin"/><Relationship Id="rId465" Type="http://schemas.openxmlformats.org/officeDocument/2006/relationships/oleObject" Target="embeddings/oleObject265.bin"/><Relationship Id="rId672" Type="http://schemas.openxmlformats.org/officeDocument/2006/relationships/oleObject" Target="embeddings/oleObject371.bin"/><Relationship Id="rId1095" Type="http://schemas.openxmlformats.org/officeDocument/2006/relationships/oleObject" Target="embeddings/oleObject588.bin"/><Relationship Id="rId1316" Type="http://schemas.openxmlformats.org/officeDocument/2006/relationships/oleObject" Target="embeddings/oleObject708.bin"/><Relationship Id="rId1523" Type="http://schemas.openxmlformats.org/officeDocument/2006/relationships/image" Target="media/image698.wmf"/><Relationship Id="rId1730" Type="http://schemas.openxmlformats.org/officeDocument/2006/relationships/image" Target="media/image796.wmf"/><Relationship Id="rId22" Type="http://schemas.openxmlformats.org/officeDocument/2006/relationships/image" Target="media/image11.wmf"/><Relationship Id="rId118" Type="http://schemas.openxmlformats.org/officeDocument/2006/relationships/oleObject" Target="embeddings/oleObject71.bin"/><Relationship Id="rId325" Type="http://schemas.openxmlformats.org/officeDocument/2006/relationships/image" Target="media/image145.wmf"/><Relationship Id="rId532" Type="http://schemas.openxmlformats.org/officeDocument/2006/relationships/image" Target="media/image228.wmf"/><Relationship Id="rId977" Type="http://schemas.openxmlformats.org/officeDocument/2006/relationships/oleObject" Target="embeddings/oleObject529.bin"/><Relationship Id="rId1162" Type="http://schemas.openxmlformats.org/officeDocument/2006/relationships/image" Target="media/image536.wmf"/><Relationship Id="rId171" Type="http://schemas.openxmlformats.org/officeDocument/2006/relationships/image" Target="media/image69.wmf"/><Relationship Id="rId837" Type="http://schemas.openxmlformats.org/officeDocument/2006/relationships/oleObject" Target="embeddings/oleObject457.bin"/><Relationship Id="rId1022" Type="http://schemas.openxmlformats.org/officeDocument/2006/relationships/image" Target="media/image466.wmf"/><Relationship Id="rId1467" Type="http://schemas.openxmlformats.org/officeDocument/2006/relationships/image" Target="media/image671.wmf"/><Relationship Id="rId1674" Type="http://schemas.openxmlformats.org/officeDocument/2006/relationships/image" Target="media/image768.wmf"/><Relationship Id="rId269" Type="http://schemas.openxmlformats.org/officeDocument/2006/relationships/image" Target="media/image118.wmf"/><Relationship Id="rId476" Type="http://schemas.openxmlformats.org/officeDocument/2006/relationships/image" Target="media/image201.wmf"/><Relationship Id="rId683" Type="http://schemas.openxmlformats.org/officeDocument/2006/relationships/oleObject" Target="embeddings/oleObject377.bin"/><Relationship Id="rId890" Type="http://schemas.openxmlformats.org/officeDocument/2006/relationships/image" Target="media/image402.wmf"/><Relationship Id="rId904" Type="http://schemas.openxmlformats.org/officeDocument/2006/relationships/image" Target="media/image409.wmf"/><Relationship Id="rId1327" Type="http://schemas.openxmlformats.org/officeDocument/2006/relationships/oleObject" Target="embeddings/oleObject714.bin"/><Relationship Id="rId1534" Type="http://schemas.openxmlformats.org/officeDocument/2006/relationships/oleObject" Target="embeddings/oleObject826.bin"/><Relationship Id="rId1741" Type="http://schemas.openxmlformats.org/officeDocument/2006/relationships/header" Target="header1.xml"/><Relationship Id="rId33" Type="http://schemas.openxmlformats.org/officeDocument/2006/relationships/image" Target="media/image13.wmf"/><Relationship Id="rId129" Type="http://schemas.openxmlformats.org/officeDocument/2006/relationships/image" Target="media/image48.wmf"/><Relationship Id="rId336" Type="http://schemas.openxmlformats.org/officeDocument/2006/relationships/image" Target="media/image150.wmf"/><Relationship Id="rId543" Type="http://schemas.openxmlformats.org/officeDocument/2006/relationships/oleObject" Target="embeddings/oleObject305.bin"/><Relationship Id="rId988" Type="http://schemas.openxmlformats.org/officeDocument/2006/relationships/image" Target="media/image449.wmf"/><Relationship Id="rId1173" Type="http://schemas.openxmlformats.org/officeDocument/2006/relationships/oleObject" Target="embeddings/oleObject627.bin"/><Relationship Id="rId1380" Type="http://schemas.openxmlformats.org/officeDocument/2006/relationships/image" Target="media/image628.wmf"/><Relationship Id="rId1601" Type="http://schemas.openxmlformats.org/officeDocument/2006/relationships/image" Target="media/image736.wmf"/><Relationship Id="rId182" Type="http://schemas.openxmlformats.org/officeDocument/2006/relationships/oleObject" Target="embeddings/oleObject103.bin"/><Relationship Id="rId403" Type="http://schemas.openxmlformats.org/officeDocument/2006/relationships/oleObject" Target="embeddings/oleObject222.bin"/><Relationship Id="rId750" Type="http://schemas.openxmlformats.org/officeDocument/2006/relationships/oleObject" Target="embeddings/oleObject413.bin"/><Relationship Id="rId848" Type="http://schemas.openxmlformats.org/officeDocument/2006/relationships/image" Target="media/image381.wmf"/><Relationship Id="rId1033" Type="http://schemas.openxmlformats.org/officeDocument/2006/relationships/oleObject" Target="embeddings/oleObject557.bin"/><Relationship Id="rId1478" Type="http://schemas.openxmlformats.org/officeDocument/2006/relationships/oleObject" Target="embeddings/oleObject797.bin"/><Relationship Id="rId1685" Type="http://schemas.openxmlformats.org/officeDocument/2006/relationships/oleObject" Target="embeddings/oleObject907.bin"/><Relationship Id="rId487" Type="http://schemas.openxmlformats.org/officeDocument/2006/relationships/oleObject" Target="embeddings/oleObject276.bin"/><Relationship Id="rId610" Type="http://schemas.openxmlformats.org/officeDocument/2006/relationships/image" Target="media/image267.wmf"/><Relationship Id="rId694" Type="http://schemas.openxmlformats.org/officeDocument/2006/relationships/image" Target="media/image307.wmf"/><Relationship Id="rId708" Type="http://schemas.openxmlformats.org/officeDocument/2006/relationships/image" Target="media/image314.wmf"/><Relationship Id="rId915" Type="http://schemas.openxmlformats.org/officeDocument/2006/relationships/oleObject" Target="embeddings/oleObject496.bin"/><Relationship Id="rId1240" Type="http://schemas.openxmlformats.org/officeDocument/2006/relationships/image" Target="media/image575.wmf"/><Relationship Id="rId1338" Type="http://schemas.openxmlformats.org/officeDocument/2006/relationships/oleObject" Target="embeddings/oleObject720.bin"/><Relationship Id="rId1545" Type="http://schemas.openxmlformats.org/officeDocument/2006/relationships/oleObject" Target="embeddings/oleObject832.bin"/><Relationship Id="rId347" Type="http://schemas.openxmlformats.org/officeDocument/2006/relationships/oleObject" Target="embeddings/oleObject187.bin"/><Relationship Id="rId999" Type="http://schemas.openxmlformats.org/officeDocument/2006/relationships/oleObject" Target="embeddings/oleObject540.bin"/><Relationship Id="rId1100" Type="http://schemas.openxmlformats.org/officeDocument/2006/relationships/image" Target="media/image505.wmf"/><Relationship Id="rId1184" Type="http://schemas.openxmlformats.org/officeDocument/2006/relationships/image" Target="media/image547.wmf"/><Relationship Id="rId1405" Type="http://schemas.openxmlformats.org/officeDocument/2006/relationships/oleObject" Target="embeddings/oleObject760.bin"/><Relationship Id="rId44" Type="http://schemas.openxmlformats.org/officeDocument/2006/relationships/oleObject" Target="embeddings/oleObject21.bin"/><Relationship Id="rId554" Type="http://schemas.openxmlformats.org/officeDocument/2006/relationships/image" Target="media/image239.wmf"/><Relationship Id="rId761" Type="http://schemas.openxmlformats.org/officeDocument/2006/relationships/image" Target="media/image338.wmf"/><Relationship Id="rId859" Type="http://schemas.openxmlformats.org/officeDocument/2006/relationships/oleObject" Target="embeddings/oleObject468.bin"/><Relationship Id="rId1391" Type="http://schemas.openxmlformats.org/officeDocument/2006/relationships/oleObject" Target="embeddings/oleObject753.bin"/><Relationship Id="rId1489" Type="http://schemas.openxmlformats.org/officeDocument/2006/relationships/oleObject" Target="embeddings/oleObject803.bin"/><Relationship Id="rId1612" Type="http://schemas.openxmlformats.org/officeDocument/2006/relationships/image" Target="media/image741.wmf"/><Relationship Id="rId1696" Type="http://schemas.openxmlformats.org/officeDocument/2006/relationships/image" Target="media/image779.wmf"/><Relationship Id="rId193" Type="http://schemas.openxmlformats.org/officeDocument/2006/relationships/image" Target="media/image80.wmf"/><Relationship Id="rId207" Type="http://schemas.openxmlformats.org/officeDocument/2006/relationships/image" Target="media/image87.wmf"/><Relationship Id="rId414" Type="http://schemas.openxmlformats.org/officeDocument/2006/relationships/oleObject" Target="embeddings/oleObject228.bin"/><Relationship Id="rId498" Type="http://schemas.openxmlformats.org/officeDocument/2006/relationships/image" Target="media/image212.wmf"/><Relationship Id="rId621" Type="http://schemas.openxmlformats.org/officeDocument/2006/relationships/oleObject" Target="embeddings/oleObject345.bin"/><Relationship Id="rId1044" Type="http://schemas.openxmlformats.org/officeDocument/2006/relationships/image" Target="media/image477.wmf"/><Relationship Id="rId1251" Type="http://schemas.openxmlformats.org/officeDocument/2006/relationships/image" Target="media/image580.wmf"/><Relationship Id="rId1349" Type="http://schemas.openxmlformats.org/officeDocument/2006/relationships/oleObject" Target="embeddings/oleObject728.bin"/><Relationship Id="rId260" Type="http://schemas.openxmlformats.org/officeDocument/2006/relationships/oleObject" Target="embeddings/oleObject142.bin"/><Relationship Id="rId719" Type="http://schemas.openxmlformats.org/officeDocument/2006/relationships/oleObject" Target="embeddings/oleObject395.bin"/><Relationship Id="rId926" Type="http://schemas.openxmlformats.org/officeDocument/2006/relationships/oleObject" Target="embeddings/oleObject502.bin"/><Relationship Id="rId1111" Type="http://schemas.openxmlformats.org/officeDocument/2006/relationships/oleObject" Target="embeddings/oleObject596.bin"/><Relationship Id="rId1556" Type="http://schemas.openxmlformats.org/officeDocument/2006/relationships/image" Target="media/image714.wmf"/><Relationship Id="rId55" Type="http://schemas.openxmlformats.org/officeDocument/2006/relationships/oleObject" Target="embeddings/oleObject27.bin"/><Relationship Id="rId120" Type="http://schemas.openxmlformats.org/officeDocument/2006/relationships/oleObject" Target="embeddings/oleObject72.bin"/><Relationship Id="rId358" Type="http://schemas.openxmlformats.org/officeDocument/2006/relationships/image" Target="media/image161.wmf"/><Relationship Id="rId565" Type="http://schemas.openxmlformats.org/officeDocument/2006/relationships/oleObject" Target="embeddings/oleObject316.bin"/><Relationship Id="rId772" Type="http://schemas.openxmlformats.org/officeDocument/2006/relationships/oleObject" Target="embeddings/oleObject424.bin"/><Relationship Id="rId1195" Type="http://schemas.openxmlformats.org/officeDocument/2006/relationships/oleObject" Target="embeddings/oleObject638.bin"/><Relationship Id="rId1209" Type="http://schemas.openxmlformats.org/officeDocument/2006/relationships/oleObject" Target="embeddings/oleObject645.bin"/><Relationship Id="rId1416" Type="http://schemas.openxmlformats.org/officeDocument/2006/relationships/image" Target="media/image646.wmf"/><Relationship Id="rId1623" Type="http://schemas.openxmlformats.org/officeDocument/2006/relationships/oleObject" Target="embeddings/oleObject872.bin"/><Relationship Id="rId218" Type="http://schemas.openxmlformats.org/officeDocument/2006/relationships/oleObject" Target="embeddings/oleObject121.bin"/><Relationship Id="rId425" Type="http://schemas.openxmlformats.org/officeDocument/2006/relationships/image" Target="media/image187.wmf"/><Relationship Id="rId632" Type="http://schemas.openxmlformats.org/officeDocument/2006/relationships/image" Target="media/image277.wmf"/><Relationship Id="rId1055" Type="http://schemas.openxmlformats.org/officeDocument/2006/relationships/oleObject" Target="embeddings/oleObject568.bin"/><Relationship Id="rId1262" Type="http://schemas.openxmlformats.org/officeDocument/2006/relationships/oleObject" Target="embeddings/oleObject672.bin"/><Relationship Id="rId271" Type="http://schemas.openxmlformats.org/officeDocument/2006/relationships/image" Target="media/image119.wmf"/><Relationship Id="rId937" Type="http://schemas.openxmlformats.org/officeDocument/2006/relationships/image" Target="media/image425.wmf"/><Relationship Id="rId1122" Type="http://schemas.openxmlformats.org/officeDocument/2006/relationships/image" Target="media/image516.wmf"/><Relationship Id="rId1567" Type="http://schemas.openxmlformats.org/officeDocument/2006/relationships/oleObject" Target="embeddings/oleObject843.bin"/><Relationship Id="rId66" Type="http://schemas.openxmlformats.org/officeDocument/2006/relationships/oleObject" Target="embeddings/oleObject38.bin"/><Relationship Id="rId131" Type="http://schemas.openxmlformats.org/officeDocument/2006/relationships/image" Target="media/image49.wmf"/><Relationship Id="rId369" Type="http://schemas.openxmlformats.org/officeDocument/2006/relationships/oleObject" Target="embeddings/oleObject198.bin"/><Relationship Id="rId576" Type="http://schemas.openxmlformats.org/officeDocument/2006/relationships/image" Target="media/image250.wmf"/><Relationship Id="rId783" Type="http://schemas.openxmlformats.org/officeDocument/2006/relationships/oleObject" Target="embeddings/oleObject430.bin"/><Relationship Id="rId990" Type="http://schemas.openxmlformats.org/officeDocument/2006/relationships/image" Target="media/image450.wmf"/><Relationship Id="rId1427" Type="http://schemas.openxmlformats.org/officeDocument/2006/relationships/oleObject" Target="embeddings/oleObject771.bin"/><Relationship Id="rId1634" Type="http://schemas.openxmlformats.org/officeDocument/2006/relationships/image" Target="media/image752.wmf"/><Relationship Id="rId229" Type="http://schemas.openxmlformats.org/officeDocument/2006/relationships/image" Target="media/image98.wmf"/><Relationship Id="rId436" Type="http://schemas.openxmlformats.org/officeDocument/2006/relationships/oleObject" Target="embeddings/oleObject239.bin"/><Relationship Id="rId643" Type="http://schemas.openxmlformats.org/officeDocument/2006/relationships/oleObject" Target="embeddings/oleObject356.bin"/><Relationship Id="rId1066" Type="http://schemas.openxmlformats.org/officeDocument/2006/relationships/image" Target="media/image488.wmf"/><Relationship Id="rId1273" Type="http://schemas.openxmlformats.org/officeDocument/2006/relationships/image" Target="media/image590.wmf"/><Relationship Id="rId1480" Type="http://schemas.openxmlformats.org/officeDocument/2006/relationships/oleObject" Target="embeddings/oleObject798.bin"/><Relationship Id="rId850" Type="http://schemas.openxmlformats.org/officeDocument/2006/relationships/image" Target="media/image382.wmf"/><Relationship Id="rId948" Type="http://schemas.openxmlformats.org/officeDocument/2006/relationships/oleObject" Target="embeddings/oleObject513.bin"/><Relationship Id="rId1133" Type="http://schemas.openxmlformats.org/officeDocument/2006/relationships/oleObject" Target="embeddings/oleObject607.bin"/><Relationship Id="rId1578" Type="http://schemas.openxmlformats.org/officeDocument/2006/relationships/image" Target="media/image725.wmf"/><Relationship Id="rId1701" Type="http://schemas.openxmlformats.org/officeDocument/2006/relationships/oleObject" Target="embeddings/oleObject915.bin"/><Relationship Id="rId77" Type="http://schemas.openxmlformats.org/officeDocument/2006/relationships/image" Target="media/image29.wmf"/><Relationship Id="rId282" Type="http://schemas.openxmlformats.org/officeDocument/2006/relationships/image" Target="media/image124.wmf"/><Relationship Id="rId503" Type="http://schemas.openxmlformats.org/officeDocument/2006/relationships/oleObject" Target="embeddings/oleObject284.bin"/><Relationship Id="rId587" Type="http://schemas.openxmlformats.org/officeDocument/2006/relationships/oleObject" Target="embeddings/oleObject327.bin"/><Relationship Id="rId710" Type="http://schemas.openxmlformats.org/officeDocument/2006/relationships/image" Target="media/image315.wmf"/><Relationship Id="rId808" Type="http://schemas.openxmlformats.org/officeDocument/2006/relationships/image" Target="media/image361.wmf"/><Relationship Id="rId1340" Type="http://schemas.openxmlformats.org/officeDocument/2006/relationships/oleObject" Target="embeddings/oleObject721.bin"/><Relationship Id="rId1438" Type="http://schemas.openxmlformats.org/officeDocument/2006/relationships/image" Target="media/image657.wmf"/><Relationship Id="rId1645" Type="http://schemas.openxmlformats.org/officeDocument/2006/relationships/oleObject" Target="embeddings/oleObject883.bin"/><Relationship Id="rId8" Type="http://schemas.openxmlformats.org/officeDocument/2006/relationships/image" Target="media/image3.gif"/><Relationship Id="rId142" Type="http://schemas.openxmlformats.org/officeDocument/2006/relationships/oleObject" Target="embeddings/oleObject83.bin"/><Relationship Id="rId447" Type="http://schemas.openxmlformats.org/officeDocument/2006/relationships/oleObject" Target="embeddings/oleObject248.bin"/><Relationship Id="rId794" Type="http://schemas.openxmlformats.org/officeDocument/2006/relationships/image" Target="media/image354.wmf"/><Relationship Id="rId1077" Type="http://schemas.openxmlformats.org/officeDocument/2006/relationships/oleObject" Target="embeddings/oleObject579.bin"/><Relationship Id="rId1200" Type="http://schemas.openxmlformats.org/officeDocument/2006/relationships/image" Target="media/image555.wmf"/><Relationship Id="rId654" Type="http://schemas.openxmlformats.org/officeDocument/2006/relationships/image" Target="media/image288.wmf"/><Relationship Id="rId861" Type="http://schemas.openxmlformats.org/officeDocument/2006/relationships/oleObject" Target="embeddings/oleObject469.bin"/><Relationship Id="rId959" Type="http://schemas.openxmlformats.org/officeDocument/2006/relationships/image" Target="media/image435.wmf"/><Relationship Id="rId1284" Type="http://schemas.openxmlformats.org/officeDocument/2006/relationships/oleObject" Target="embeddings/oleObject687.bin"/><Relationship Id="rId1491" Type="http://schemas.openxmlformats.org/officeDocument/2006/relationships/oleObject" Target="embeddings/oleObject804.bin"/><Relationship Id="rId1505" Type="http://schemas.openxmlformats.org/officeDocument/2006/relationships/image" Target="media/image689.wmf"/><Relationship Id="rId1589" Type="http://schemas.openxmlformats.org/officeDocument/2006/relationships/oleObject" Target="embeddings/oleObject854.bin"/><Relationship Id="rId1712" Type="http://schemas.openxmlformats.org/officeDocument/2006/relationships/image" Target="media/image787.wmf"/><Relationship Id="rId293" Type="http://schemas.openxmlformats.org/officeDocument/2006/relationships/image" Target="media/image129.wmf"/><Relationship Id="rId307" Type="http://schemas.openxmlformats.org/officeDocument/2006/relationships/image" Target="media/image136.wmf"/><Relationship Id="rId514" Type="http://schemas.openxmlformats.org/officeDocument/2006/relationships/image" Target="media/image219.wmf"/><Relationship Id="rId721" Type="http://schemas.openxmlformats.org/officeDocument/2006/relationships/oleObject" Target="embeddings/oleObject396.bin"/><Relationship Id="rId1144" Type="http://schemas.openxmlformats.org/officeDocument/2006/relationships/image" Target="media/image527.wmf"/><Relationship Id="rId1351" Type="http://schemas.openxmlformats.org/officeDocument/2006/relationships/oleObject" Target="embeddings/oleObject730.bin"/><Relationship Id="rId1449" Type="http://schemas.openxmlformats.org/officeDocument/2006/relationships/oleObject" Target="embeddings/oleObject782.bin"/><Relationship Id="rId88" Type="http://schemas.openxmlformats.org/officeDocument/2006/relationships/oleObject" Target="embeddings/oleObject52.bin"/><Relationship Id="rId153" Type="http://schemas.openxmlformats.org/officeDocument/2006/relationships/image" Target="media/image60.wmf"/><Relationship Id="rId360" Type="http://schemas.openxmlformats.org/officeDocument/2006/relationships/image" Target="media/image162.wmf"/><Relationship Id="rId598" Type="http://schemas.openxmlformats.org/officeDocument/2006/relationships/image" Target="media/image261.wmf"/><Relationship Id="rId819" Type="http://schemas.openxmlformats.org/officeDocument/2006/relationships/oleObject" Target="embeddings/oleObject448.bin"/><Relationship Id="rId1004" Type="http://schemas.openxmlformats.org/officeDocument/2006/relationships/image" Target="media/image457.wmf"/><Relationship Id="rId1211" Type="http://schemas.openxmlformats.org/officeDocument/2006/relationships/oleObject" Target="embeddings/oleObject646.bin"/><Relationship Id="rId1656" Type="http://schemas.openxmlformats.org/officeDocument/2006/relationships/oleObject" Target="embeddings/oleObject890.bin"/><Relationship Id="rId220" Type="http://schemas.openxmlformats.org/officeDocument/2006/relationships/oleObject" Target="embeddings/oleObject122.bin"/><Relationship Id="rId458" Type="http://schemas.openxmlformats.org/officeDocument/2006/relationships/oleObject" Target="embeddings/oleObject259.bin"/><Relationship Id="rId665" Type="http://schemas.openxmlformats.org/officeDocument/2006/relationships/image" Target="media/image293.wmf"/><Relationship Id="rId872" Type="http://schemas.openxmlformats.org/officeDocument/2006/relationships/image" Target="media/image393.wmf"/><Relationship Id="rId1088" Type="http://schemas.openxmlformats.org/officeDocument/2006/relationships/image" Target="media/image499.wmf"/><Relationship Id="rId1295" Type="http://schemas.openxmlformats.org/officeDocument/2006/relationships/oleObject" Target="embeddings/oleObject698.bin"/><Relationship Id="rId1309" Type="http://schemas.openxmlformats.org/officeDocument/2006/relationships/oleObject" Target="embeddings/oleObject705.bin"/><Relationship Id="rId1516" Type="http://schemas.openxmlformats.org/officeDocument/2006/relationships/oleObject" Target="embeddings/oleObject817.bin"/><Relationship Id="rId1723" Type="http://schemas.openxmlformats.org/officeDocument/2006/relationships/oleObject" Target="embeddings/oleObject926.bin"/><Relationship Id="rId15" Type="http://schemas.openxmlformats.org/officeDocument/2006/relationships/oleObject" Target="embeddings/oleObject3.bin"/><Relationship Id="rId318" Type="http://schemas.openxmlformats.org/officeDocument/2006/relationships/oleObject" Target="embeddings/oleObject172.bin"/><Relationship Id="rId525" Type="http://schemas.openxmlformats.org/officeDocument/2006/relationships/oleObject" Target="embeddings/oleObject296.bin"/><Relationship Id="rId732" Type="http://schemas.openxmlformats.org/officeDocument/2006/relationships/image" Target="media/image326.wmf"/><Relationship Id="rId1155" Type="http://schemas.openxmlformats.org/officeDocument/2006/relationships/oleObject" Target="embeddings/oleObject618.bin"/><Relationship Id="rId1362" Type="http://schemas.openxmlformats.org/officeDocument/2006/relationships/image" Target="media/image619.wmf"/><Relationship Id="rId99" Type="http://schemas.openxmlformats.org/officeDocument/2006/relationships/oleObject" Target="embeddings/oleObject59.bin"/><Relationship Id="rId164" Type="http://schemas.openxmlformats.org/officeDocument/2006/relationships/oleObject" Target="embeddings/oleObject94.bin"/><Relationship Id="rId371" Type="http://schemas.openxmlformats.org/officeDocument/2006/relationships/oleObject" Target="embeddings/oleObject199.bin"/><Relationship Id="rId1015" Type="http://schemas.openxmlformats.org/officeDocument/2006/relationships/oleObject" Target="embeddings/oleObject548.bin"/><Relationship Id="rId1222" Type="http://schemas.openxmlformats.org/officeDocument/2006/relationships/image" Target="media/image566.wmf"/><Relationship Id="rId1667" Type="http://schemas.openxmlformats.org/officeDocument/2006/relationships/oleObject" Target="embeddings/oleObject898.bin"/><Relationship Id="rId469" Type="http://schemas.openxmlformats.org/officeDocument/2006/relationships/oleObject" Target="embeddings/oleObject267.bin"/><Relationship Id="rId676" Type="http://schemas.openxmlformats.org/officeDocument/2006/relationships/oleObject" Target="embeddings/oleObject373.bin"/><Relationship Id="rId883" Type="http://schemas.openxmlformats.org/officeDocument/2006/relationships/oleObject" Target="embeddings/oleObject480.bin"/><Relationship Id="rId1099" Type="http://schemas.openxmlformats.org/officeDocument/2006/relationships/oleObject" Target="embeddings/oleObject590.bin"/><Relationship Id="rId1527" Type="http://schemas.openxmlformats.org/officeDocument/2006/relationships/image" Target="media/image700.wmf"/><Relationship Id="rId1734" Type="http://schemas.openxmlformats.org/officeDocument/2006/relationships/oleObject" Target="embeddings/oleObject932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99.wmf"/><Relationship Id="rId329" Type="http://schemas.openxmlformats.org/officeDocument/2006/relationships/image" Target="media/image147.wmf"/><Relationship Id="rId536" Type="http://schemas.openxmlformats.org/officeDocument/2006/relationships/image" Target="media/image230.wmf"/><Relationship Id="rId1166" Type="http://schemas.openxmlformats.org/officeDocument/2006/relationships/image" Target="media/image538.wmf"/><Relationship Id="rId1373" Type="http://schemas.openxmlformats.org/officeDocument/2006/relationships/oleObject" Target="embeddings/oleObject744.bin"/><Relationship Id="rId175" Type="http://schemas.openxmlformats.org/officeDocument/2006/relationships/image" Target="media/image71.wmf"/><Relationship Id="rId743" Type="http://schemas.openxmlformats.org/officeDocument/2006/relationships/oleObject" Target="embeddings/oleObject408.bin"/><Relationship Id="rId950" Type="http://schemas.openxmlformats.org/officeDocument/2006/relationships/oleObject" Target="embeddings/oleObject514.bin"/><Relationship Id="rId1026" Type="http://schemas.openxmlformats.org/officeDocument/2006/relationships/image" Target="media/image468.wmf"/><Relationship Id="rId1580" Type="http://schemas.openxmlformats.org/officeDocument/2006/relationships/image" Target="media/image726.wmf"/><Relationship Id="rId1678" Type="http://schemas.openxmlformats.org/officeDocument/2006/relationships/image" Target="media/image770.wmf"/><Relationship Id="rId382" Type="http://schemas.openxmlformats.org/officeDocument/2006/relationships/oleObject" Target="embeddings/oleObject209.bin"/><Relationship Id="rId603" Type="http://schemas.openxmlformats.org/officeDocument/2006/relationships/oleObject" Target="embeddings/oleObject335.bin"/><Relationship Id="rId687" Type="http://schemas.openxmlformats.org/officeDocument/2006/relationships/oleObject" Target="embeddings/oleObject379.bin"/><Relationship Id="rId810" Type="http://schemas.openxmlformats.org/officeDocument/2006/relationships/image" Target="media/image362.wmf"/><Relationship Id="rId908" Type="http://schemas.openxmlformats.org/officeDocument/2006/relationships/image" Target="media/image411.wmf"/><Relationship Id="rId1233" Type="http://schemas.openxmlformats.org/officeDocument/2006/relationships/oleObject" Target="embeddings/oleObject657.bin"/><Relationship Id="rId1440" Type="http://schemas.openxmlformats.org/officeDocument/2006/relationships/image" Target="media/image658.wmf"/><Relationship Id="rId1538" Type="http://schemas.openxmlformats.org/officeDocument/2006/relationships/oleObject" Target="embeddings/oleObject828.bin"/><Relationship Id="rId242" Type="http://schemas.openxmlformats.org/officeDocument/2006/relationships/oleObject" Target="embeddings/oleObject133.bin"/><Relationship Id="rId894" Type="http://schemas.openxmlformats.org/officeDocument/2006/relationships/image" Target="media/image404.wmf"/><Relationship Id="rId1177" Type="http://schemas.openxmlformats.org/officeDocument/2006/relationships/oleObject" Target="embeddings/oleObject629.bin"/><Relationship Id="rId1300" Type="http://schemas.openxmlformats.org/officeDocument/2006/relationships/image" Target="media/image595.wmf"/><Relationship Id="rId37" Type="http://schemas.openxmlformats.org/officeDocument/2006/relationships/image" Target="media/image15.wmf"/><Relationship Id="rId102" Type="http://schemas.openxmlformats.org/officeDocument/2006/relationships/oleObject" Target="embeddings/oleObject62.bin"/><Relationship Id="rId547" Type="http://schemas.openxmlformats.org/officeDocument/2006/relationships/oleObject" Target="embeddings/oleObject307.bin"/><Relationship Id="rId754" Type="http://schemas.openxmlformats.org/officeDocument/2006/relationships/oleObject" Target="embeddings/oleObject415.bin"/><Relationship Id="rId961" Type="http://schemas.openxmlformats.org/officeDocument/2006/relationships/image" Target="media/image436.wmf"/><Relationship Id="rId1384" Type="http://schemas.openxmlformats.org/officeDocument/2006/relationships/image" Target="media/image630.wmf"/><Relationship Id="rId1591" Type="http://schemas.openxmlformats.org/officeDocument/2006/relationships/oleObject" Target="embeddings/oleObject855.bin"/><Relationship Id="rId1605" Type="http://schemas.openxmlformats.org/officeDocument/2006/relationships/image" Target="media/image738.wmf"/><Relationship Id="rId1689" Type="http://schemas.openxmlformats.org/officeDocument/2006/relationships/oleObject" Target="embeddings/oleObject909.bin"/><Relationship Id="rId90" Type="http://schemas.openxmlformats.org/officeDocument/2006/relationships/oleObject" Target="embeddings/oleObject53.bin"/><Relationship Id="rId186" Type="http://schemas.openxmlformats.org/officeDocument/2006/relationships/oleObject" Target="embeddings/oleObject105.bin"/><Relationship Id="rId393" Type="http://schemas.openxmlformats.org/officeDocument/2006/relationships/oleObject" Target="embeddings/oleObject216.bin"/><Relationship Id="rId407" Type="http://schemas.openxmlformats.org/officeDocument/2006/relationships/image" Target="media/image178.wmf"/><Relationship Id="rId614" Type="http://schemas.openxmlformats.org/officeDocument/2006/relationships/image" Target="media/image269.wmf"/><Relationship Id="rId821" Type="http://schemas.openxmlformats.org/officeDocument/2006/relationships/oleObject" Target="embeddings/oleObject449.bin"/><Relationship Id="rId1037" Type="http://schemas.openxmlformats.org/officeDocument/2006/relationships/oleObject" Target="embeddings/oleObject559.bin"/><Relationship Id="rId1244" Type="http://schemas.openxmlformats.org/officeDocument/2006/relationships/oleObject" Target="embeddings/oleObject663.bin"/><Relationship Id="rId1451" Type="http://schemas.openxmlformats.org/officeDocument/2006/relationships/oleObject" Target="embeddings/oleObject783.bin"/><Relationship Id="rId253" Type="http://schemas.openxmlformats.org/officeDocument/2006/relationships/image" Target="media/image110.wmf"/><Relationship Id="rId460" Type="http://schemas.openxmlformats.org/officeDocument/2006/relationships/oleObject" Target="embeddings/oleObject261.bin"/><Relationship Id="rId698" Type="http://schemas.openxmlformats.org/officeDocument/2006/relationships/image" Target="media/image309.wmf"/><Relationship Id="rId919" Type="http://schemas.openxmlformats.org/officeDocument/2006/relationships/oleObject" Target="embeddings/oleObject498.bin"/><Relationship Id="rId1090" Type="http://schemas.openxmlformats.org/officeDocument/2006/relationships/image" Target="media/image500.wmf"/><Relationship Id="rId1104" Type="http://schemas.openxmlformats.org/officeDocument/2006/relationships/image" Target="media/image507.wmf"/><Relationship Id="rId1311" Type="http://schemas.openxmlformats.org/officeDocument/2006/relationships/oleObject" Target="embeddings/oleObject706.bin"/><Relationship Id="rId1549" Type="http://schemas.openxmlformats.org/officeDocument/2006/relationships/oleObject" Target="embeddings/oleObject834.bin"/><Relationship Id="rId48" Type="http://schemas.openxmlformats.org/officeDocument/2006/relationships/oleObject" Target="embeddings/oleObject23.bin"/><Relationship Id="rId113" Type="http://schemas.openxmlformats.org/officeDocument/2006/relationships/image" Target="media/image40.wmf"/><Relationship Id="rId320" Type="http://schemas.openxmlformats.org/officeDocument/2006/relationships/oleObject" Target="embeddings/oleObject173.bin"/><Relationship Id="rId558" Type="http://schemas.openxmlformats.org/officeDocument/2006/relationships/image" Target="media/image241.wmf"/><Relationship Id="rId765" Type="http://schemas.openxmlformats.org/officeDocument/2006/relationships/image" Target="media/image340.wmf"/><Relationship Id="rId972" Type="http://schemas.openxmlformats.org/officeDocument/2006/relationships/oleObject" Target="embeddings/oleObject526.bin"/><Relationship Id="rId1188" Type="http://schemas.openxmlformats.org/officeDocument/2006/relationships/image" Target="media/image549.wmf"/><Relationship Id="rId1395" Type="http://schemas.openxmlformats.org/officeDocument/2006/relationships/oleObject" Target="embeddings/oleObject755.bin"/><Relationship Id="rId1409" Type="http://schemas.openxmlformats.org/officeDocument/2006/relationships/oleObject" Target="embeddings/oleObject762.bin"/><Relationship Id="rId1616" Type="http://schemas.openxmlformats.org/officeDocument/2006/relationships/image" Target="media/image743.wmf"/><Relationship Id="rId197" Type="http://schemas.openxmlformats.org/officeDocument/2006/relationships/image" Target="media/image82.wmf"/><Relationship Id="rId418" Type="http://schemas.openxmlformats.org/officeDocument/2006/relationships/oleObject" Target="embeddings/oleObject230.bin"/><Relationship Id="rId625" Type="http://schemas.openxmlformats.org/officeDocument/2006/relationships/oleObject" Target="embeddings/oleObject347.bin"/><Relationship Id="rId832" Type="http://schemas.openxmlformats.org/officeDocument/2006/relationships/image" Target="media/image373.wmf"/><Relationship Id="rId1048" Type="http://schemas.openxmlformats.org/officeDocument/2006/relationships/image" Target="media/image479.wmf"/><Relationship Id="rId1255" Type="http://schemas.openxmlformats.org/officeDocument/2006/relationships/image" Target="media/image582.wmf"/><Relationship Id="rId1462" Type="http://schemas.openxmlformats.org/officeDocument/2006/relationships/oleObject" Target="embeddings/oleObject789.bin"/><Relationship Id="rId264" Type="http://schemas.openxmlformats.org/officeDocument/2006/relationships/oleObject" Target="embeddings/oleObject144.bin"/><Relationship Id="rId471" Type="http://schemas.openxmlformats.org/officeDocument/2006/relationships/oleObject" Target="embeddings/oleObject268.bin"/><Relationship Id="rId1115" Type="http://schemas.openxmlformats.org/officeDocument/2006/relationships/oleObject" Target="embeddings/oleObject598.bin"/><Relationship Id="rId1322" Type="http://schemas.openxmlformats.org/officeDocument/2006/relationships/image" Target="media/image606.wmf"/><Relationship Id="rId59" Type="http://schemas.openxmlformats.org/officeDocument/2006/relationships/oleObject" Target="embeddings/oleObject31.bin"/><Relationship Id="rId124" Type="http://schemas.openxmlformats.org/officeDocument/2006/relationships/oleObject" Target="embeddings/oleObject74.bin"/><Relationship Id="rId569" Type="http://schemas.openxmlformats.org/officeDocument/2006/relationships/oleObject" Target="embeddings/oleObject318.bin"/><Relationship Id="rId776" Type="http://schemas.openxmlformats.org/officeDocument/2006/relationships/oleObject" Target="embeddings/oleObject426.bin"/><Relationship Id="rId983" Type="http://schemas.openxmlformats.org/officeDocument/2006/relationships/oleObject" Target="embeddings/oleObject532.bin"/><Relationship Id="rId1199" Type="http://schemas.openxmlformats.org/officeDocument/2006/relationships/oleObject" Target="embeddings/oleObject640.bin"/><Relationship Id="rId1627" Type="http://schemas.openxmlformats.org/officeDocument/2006/relationships/oleObject" Target="embeddings/oleObject874.bin"/><Relationship Id="rId331" Type="http://schemas.openxmlformats.org/officeDocument/2006/relationships/image" Target="media/image148.wmf"/><Relationship Id="rId429" Type="http://schemas.openxmlformats.org/officeDocument/2006/relationships/image" Target="media/image189.wmf"/><Relationship Id="rId636" Type="http://schemas.openxmlformats.org/officeDocument/2006/relationships/image" Target="media/image279.wmf"/><Relationship Id="rId1059" Type="http://schemas.openxmlformats.org/officeDocument/2006/relationships/oleObject" Target="embeddings/oleObject570.bin"/><Relationship Id="rId1266" Type="http://schemas.openxmlformats.org/officeDocument/2006/relationships/oleObject" Target="embeddings/oleObject674.bin"/><Relationship Id="rId1473" Type="http://schemas.openxmlformats.org/officeDocument/2006/relationships/image" Target="media/image674.wmf"/><Relationship Id="rId843" Type="http://schemas.openxmlformats.org/officeDocument/2006/relationships/oleObject" Target="embeddings/oleObject460.bin"/><Relationship Id="rId1126" Type="http://schemas.openxmlformats.org/officeDocument/2006/relationships/image" Target="media/image518.wmf"/><Relationship Id="rId1680" Type="http://schemas.openxmlformats.org/officeDocument/2006/relationships/image" Target="media/image771.wmf"/><Relationship Id="rId275" Type="http://schemas.openxmlformats.org/officeDocument/2006/relationships/oleObject" Target="embeddings/oleObject150.bin"/><Relationship Id="rId482" Type="http://schemas.openxmlformats.org/officeDocument/2006/relationships/image" Target="media/image204.wmf"/><Relationship Id="rId703" Type="http://schemas.openxmlformats.org/officeDocument/2006/relationships/oleObject" Target="embeddings/oleObject387.bin"/><Relationship Id="rId910" Type="http://schemas.openxmlformats.org/officeDocument/2006/relationships/image" Target="media/image412.wmf"/><Relationship Id="rId1333" Type="http://schemas.openxmlformats.org/officeDocument/2006/relationships/image" Target="media/image611.wmf"/><Relationship Id="rId1540" Type="http://schemas.openxmlformats.org/officeDocument/2006/relationships/image" Target="media/image706.wmf"/><Relationship Id="rId1638" Type="http://schemas.openxmlformats.org/officeDocument/2006/relationships/image" Target="media/image754.wmf"/><Relationship Id="rId135" Type="http://schemas.openxmlformats.org/officeDocument/2006/relationships/image" Target="media/image51.wmf"/><Relationship Id="rId342" Type="http://schemas.openxmlformats.org/officeDocument/2006/relationships/image" Target="media/image153.wmf"/><Relationship Id="rId787" Type="http://schemas.openxmlformats.org/officeDocument/2006/relationships/oleObject" Target="embeddings/oleObject432.bin"/><Relationship Id="rId994" Type="http://schemas.openxmlformats.org/officeDocument/2006/relationships/image" Target="media/image452.wmf"/><Relationship Id="rId1400" Type="http://schemas.openxmlformats.org/officeDocument/2006/relationships/image" Target="media/image638.wmf"/><Relationship Id="rId202" Type="http://schemas.openxmlformats.org/officeDocument/2006/relationships/oleObject" Target="embeddings/oleObject113.bin"/><Relationship Id="rId647" Type="http://schemas.openxmlformats.org/officeDocument/2006/relationships/oleObject" Target="embeddings/oleObject358.bin"/><Relationship Id="rId854" Type="http://schemas.openxmlformats.org/officeDocument/2006/relationships/image" Target="media/image384.wmf"/><Relationship Id="rId1277" Type="http://schemas.openxmlformats.org/officeDocument/2006/relationships/image" Target="media/image592.wmf"/><Relationship Id="rId1484" Type="http://schemas.openxmlformats.org/officeDocument/2006/relationships/oleObject" Target="embeddings/oleObject800.bin"/><Relationship Id="rId1691" Type="http://schemas.openxmlformats.org/officeDocument/2006/relationships/image" Target="media/image776.png"/><Relationship Id="rId1705" Type="http://schemas.openxmlformats.org/officeDocument/2006/relationships/oleObject" Target="embeddings/oleObject917.bin"/><Relationship Id="rId286" Type="http://schemas.openxmlformats.org/officeDocument/2006/relationships/oleObject" Target="embeddings/oleObject156.bin"/><Relationship Id="rId493" Type="http://schemas.openxmlformats.org/officeDocument/2006/relationships/oleObject" Target="embeddings/oleObject279.bin"/><Relationship Id="rId507" Type="http://schemas.openxmlformats.org/officeDocument/2006/relationships/oleObject" Target="embeddings/oleObject286.bin"/><Relationship Id="rId714" Type="http://schemas.openxmlformats.org/officeDocument/2006/relationships/image" Target="media/image317.wmf"/><Relationship Id="rId921" Type="http://schemas.openxmlformats.org/officeDocument/2006/relationships/oleObject" Target="embeddings/oleObject499.bin"/><Relationship Id="rId1137" Type="http://schemas.openxmlformats.org/officeDocument/2006/relationships/oleObject" Target="embeddings/oleObject609.bin"/><Relationship Id="rId1344" Type="http://schemas.openxmlformats.org/officeDocument/2006/relationships/image" Target="media/image616.wmf"/><Relationship Id="rId1551" Type="http://schemas.openxmlformats.org/officeDocument/2006/relationships/oleObject" Target="embeddings/oleObject835.bin"/><Relationship Id="rId50" Type="http://schemas.openxmlformats.org/officeDocument/2006/relationships/oleObject" Target="embeddings/oleObject24.bin"/><Relationship Id="rId146" Type="http://schemas.openxmlformats.org/officeDocument/2006/relationships/oleObject" Target="embeddings/oleObject85.bin"/><Relationship Id="rId353" Type="http://schemas.openxmlformats.org/officeDocument/2006/relationships/oleObject" Target="embeddings/oleObject190.bin"/><Relationship Id="rId560" Type="http://schemas.openxmlformats.org/officeDocument/2006/relationships/image" Target="media/image242.wmf"/><Relationship Id="rId798" Type="http://schemas.openxmlformats.org/officeDocument/2006/relationships/image" Target="media/image356.wmf"/><Relationship Id="rId1190" Type="http://schemas.openxmlformats.org/officeDocument/2006/relationships/image" Target="media/image550.wmf"/><Relationship Id="rId1204" Type="http://schemas.openxmlformats.org/officeDocument/2006/relationships/image" Target="media/image557.wmf"/><Relationship Id="rId1411" Type="http://schemas.openxmlformats.org/officeDocument/2006/relationships/oleObject" Target="embeddings/oleObject763.bin"/><Relationship Id="rId1649" Type="http://schemas.openxmlformats.org/officeDocument/2006/relationships/image" Target="media/image759.wmf"/><Relationship Id="rId213" Type="http://schemas.openxmlformats.org/officeDocument/2006/relationships/image" Target="media/image90.wmf"/><Relationship Id="rId420" Type="http://schemas.openxmlformats.org/officeDocument/2006/relationships/oleObject" Target="embeddings/oleObject231.bin"/><Relationship Id="rId658" Type="http://schemas.openxmlformats.org/officeDocument/2006/relationships/image" Target="media/image290.wmf"/><Relationship Id="rId865" Type="http://schemas.openxmlformats.org/officeDocument/2006/relationships/oleObject" Target="embeddings/oleObject471.bin"/><Relationship Id="rId1050" Type="http://schemas.openxmlformats.org/officeDocument/2006/relationships/image" Target="media/image480.wmf"/><Relationship Id="rId1288" Type="http://schemas.openxmlformats.org/officeDocument/2006/relationships/oleObject" Target="embeddings/oleObject691.bin"/><Relationship Id="rId1495" Type="http://schemas.openxmlformats.org/officeDocument/2006/relationships/oleObject" Target="embeddings/oleObject806.bin"/><Relationship Id="rId1509" Type="http://schemas.openxmlformats.org/officeDocument/2006/relationships/image" Target="media/image691.wmf"/><Relationship Id="rId1716" Type="http://schemas.openxmlformats.org/officeDocument/2006/relationships/image" Target="media/image789.wmf"/><Relationship Id="rId297" Type="http://schemas.openxmlformats.org/officeDocument/2006/relationships/image" Target="media/image131.wmf"/><Relationship Id="rId518" Type="http://schemas.openxmlformats.org/officeDocument/2006/relationships/image" Target="media/image221.wmf"/><Relationship Id="rId725" Type="http://schemas.openxmlformats.org/officeDocument/2006/relationships/oleObject" Target="embeddings/oleObject398.bin"/><Relationship Id="rId932" Type="http://schemas.openxmlformats.org/officeDocument/2006/relationships/oleObject" Target="embeddings/oleObject505.bin"/><Relationship Id="rId1148" Type="http://schemas.openxmlformats.org/officeDocument/2006/relationships/image" Target="media/image529.wmf"/><Relationship Id="rId1355" Type="http://schemas.openxmlformats.org/officeDocument/2006/relationships/oleObject" Target="embeddings/oleObject734.bin"/><Relationship Id="rId1562" Type="http://schemas.openxmlformats.org/officeDocument/2006/relationships/image" Target="media/image717.wmf"/><Relationship Id="rId157" Type="http://schemas.openxmlformats.org/officeDocument/2006/relationships/image" Target="media/image62.wmf"/><Relationship Id="rId364" Type="http://schemas.openxmlformats.org/officeDocument/2006/relationships/image" Target="media/image164.wmf"/><Relationship Id="rId1008" Type="http://schemas.openxmlformats.org/officeDocument/2006/relationships/image" Target="media/image459.wmf"/><Relationship Id="rId1215" Type="http://schemas.openxmlformats.org/officeDocument/2006/relationships/oleObject" Target="embeddings/oleObject648.bin"/><Relationship Id="rId1422" Type="http://schemas.openxmlformats.org/officeDocument/2006/relationships/image" Target="media/image649.wmf"/><Relationship Id="rId61" Type="http://schemas.openxmlformats.org/officeDocument/2006/relationships/oleObject" Target="embeddings/oleObject33.bin"/><Relationship Id="rId571" Type="http://schemas.openxmlformats.org/officeDocument/2006/relationships/oleObject" Target="embeddings/oleObject319.bin"/><Relationship Id="rId669" Type="http://schemas.openxmlformats.org/officeDocument/2006/relationships/image" Target="media/image295.wmf"/><Relationship Id="rId876" Type="http://schemas.openxmlformats.org/officeDocument/2006/relationships/image" Target="media/image395.wmf"/><Relationship Id="rId1299" Type="http://schemas.openxmlformats.org/officeDocument/2006/relationships/oleObject" Target="embeddings/oleObject700.bin"/><Relationship Id="rId1727" Type="http://schemas.openxmlformats.org/officeDocument/2006/relationships/oleObject" Target="embeddings/oleObject928.bin"/><Relationship Id="rId19" Type="http://schemas.openxmlformats.org/officeDocument/2006/relationships/oleObject" Target="embeddings/oleObject5.bin"/><Relationship Id="rId224" Type="http://schemas.openxmlformats.org/officeDocument/2006/relationships/oleObject" Target="embeddings/oleObject124.bin"/><Relationship Id="rId431" Type="http://schemas.openxmlformats.org/officeDocument/2006/relationships/image" Target="media/image190.wmf"/><Relationship Id="rId529" Type="http://schemas.openxmlformats.org/officeDocument/2006/relationships/oleObject" Target="embeddings/oleObject298.bin"/><Relationship Id="rId736" Type="http://schemas.openxmlformats.org/officeDocument/2006/relationships/image" Target="media/image328.wmf"/><Relationship Id="rId1061" Type="http://schemas.openxmlformats.org/officeDocument/2006/relationships/oleObject" Target="embeddings/oleObject571.bin"/><Relationship Id="rId1159" Type="http://schemas.openxmlformats.org/officeDocument/2006/relationships/oleObject" Target="embeddings/oleObject620.bin"/><Relationship Id="rId1366" Type="http://schemas.openxmlformats.org/officeDocument/2006/relationships/image" Target="media/image621.wmf"/><Relationship Id="rId168" Type="http://schemas.openxmlformats.org/officeDocument/2006/relationships/oleObject" Target="embeddings/oleObject96.bin"/><Relationship Id="rId943" Type="http://schemas.openxmlformats.org/officeDocument/2006/relationships/image" Target="media/image428.wmf"/><Relationship Id="rId1019" Type="http://schemas.openxmlformats.org/officeDocument/2006/relationships/oleObject" Target="embeddings/oleObject550.bin"/><Relationship Id="rId1573" Type="http://schemas.openxmlformats.org/officeDocument/2006/relationships/oleObject" Target="embeddings/oleObject846.bin"/><Relationship Id="rId72" Type="http://schemas.openxmlformats.org/officeDocument/2006/relationships/oleObject" Target="embeddings/oleObject41.bin"/><Relationship Id="rId375" Type="http://schemas.openxmlformats.org/officeDocument/2006/relationships/oleObject" Target="embeddings/oleObject202.bin"/><Relationship Id="rId582" Type="http://schemas.openxmlformats.org/officeDocument/2006/relationships/image" Target="media/image253.wmf"/><Relationship Id="rId803" Type="http://schemas.openxmlformats.org/officeDocument/2006/relationships/oleObject" Target="embeddings/oleObject440.bin"/><Relationship Id="rId1226" Type="http://schemas.openxmlformats.org/officeDocument/2006/relationships/image" Target="media/image568.wmf"/><Relationship Id="rId1433" Type="http://schemas.openxmlformats.org/officeDocument/2006/relationships/oleObject" Target="embeddings/oleObject774.bin"/><Relationship Id="rId1640" Type="http://schemas.openxmlformats.org/officeDocument/2006/relationships/image" Target="media/image755.wmf"/><Relationship Id="rId1738" Type="http://schemas.openxmlformats.org/officeDocument/2006/relationships/oleObject" Target="embeddings/oleObject934.bin"/><Relationship Id="rId3" Type="http://schemas.openxmlformats.org/officeDocument/2006/relationships/styles" Target="styles.xml"/><Relationship Id="rId235" Type="http://schemas.openxmlformats.org/officeDocument/2006/relationships/image" Target="media/image101.wmf"/><Relationship Id="rId442" Type="http://schemas.openxmlformats.org/officeDocument/2006/relationships/oleObject" Target="embeddings/oleObject243.bin"/><Relationship Id="rId887" Type="http://schemas.openxmlformats.org/officeDocument/2006/relationships/oleObject" Target="embeddings/oleObject482.bin"/><Relationship Id="rId1072" Type="http://schemas.openxmlformats.org/officeDocument/2006/relationships/image" Target="media/image491.wmf"/><Relationship Id="rId1500" Type="http://schemas.openxmlformats.org/officeDocument/2006/relationships/image" Target="media/image687.wmf"/><Relationship Id="rId302" Type="http://schemas.openxmlformats.org/officeDocument/2006/relationships/oleObject" Target="embeddings/oleObject164.bin"/><Relationship Id="rId747" Type="http://schemas.openxmlformats.org/officeDocument/2006/relationships/image" Target="media/image331.wmf"/><Relationship Id="rId954" Type="http://schemas.openxmlformats.org/officeDocument/2006/relationships/image" Target="media/image433.wmf"/><Relationship Id="rId1377" Type="http://schemas.openxmlformats.org/officeDocument/2006/relationships/oleObject" Target="embeddings/oleObject746.bin"/><Relationship Id="rId1584" Type="http://schemas.openxmlformats.org/officeDocument/2006/relationships/image" Target="media/image728.wmf"/><Relationship Id="rId83" Type="http://schemas.openxmlformats.org/officeDocument/2006/relationships/oleObject" Target="embeddings/oleObject49.bin"/><Relationship Id="rId179" Type="http://schemas.openxmlformats.org/officeDocument/2006/relationships/image" Target="media/image73.wmf"/><Relationship Id="rId386" Type="http://schemas.openxmlformats.org/officeDocument/2006/relationships/image" Target="media/image169.wmf"/><Relationship Id="rId593" Type="http://schemas.openxmlformats.org/officeDocument/2006/relationships/oleObject" Target="embeddings/oleObject330.bin"/><Relationship Id="rId607" Type="http://schemas.openxmlformats.org/officeDocument/2006/relationships/oleObject" Target="embeddings/oleObject337.bin"/><Relationship Id="rId814" Type="http://schemas.openxmlformats.org/officeDocument/2006/relationships/image" Target="media/image364.wmf"/><Relationship Id="rId1237" Type="http://schemas.openxmlformats.org/officeDocument/2006/relationships/oleObject" Target="embeddings/oleObject659.bin"/><Relationship Id="rId1444" Type="http://schemas.openxmlformats.org/officeDocument/2006/relationships/image" Target="media/image660.wmf"/><Relationship Id="rId1651" Type="http://schemas.openxmlformats.org/officeDocument/2006/relationships/image" Target="media/image760.wmf"/><Relationship Id="rId246" Type="http://schemas.openxmlformats.org/officeDocument/2006/relationships/oleObject" Target="embeddings/oleObject135.bin"/><Relationship Id="rId453" Type="http://schemas.openxmlformats.org/officeDocument/2006/relationships/oleObject" Target="embeddings/oleObject254.bin"/><Relationship Id="rId660" Type="http://schemas.openxmlformats.org/officeDocument/2006/relationships/oleObject" Target="embeddings/oleObject365.bin"/><Relationship Id="rId898" Type="http://schemas.openxmlformats.org/officeDocument/2006/relationships/image" Target="media/image406.wmf"/><Relationship Id="rId1083" Type="http://schemas.openxmlformats.org/officeDocument/2006/relationships/oleObject" Target="embeddings/oleObject582.bin"/><Relationship Id="rId1290" Type="http://schemas.openxmlformats.org/officeDocument/2006/relationships/oleObject" Target="embeddings/oleObject693.bin"/><Relationship Id="rId1304" Type="http://schemas.openxmlformats.org/officeDocument/2006/relationships/image" Target="media/image597.wmf"/><Relationship Id="rId1511" Type="http://schemas.openxmlformats.org/officeDocument/2006/relationships/image" Target="media/image692.wmf"/><Relationship Id="rId106" Type="http://schemas.openxmlformats.org/officeDocument/2006/relationships/oleObject" Target="embeddings/oleObject64.bin"/><Relationship Id="rId313" Type="http://schemas.openxmlformats.org/officeDocument/2006/relationships/image" Target="media/image139.wmf"/><Relationship Id="rId758" Type="http://schemas.openxmlformats.org/officeDocument/2006/relationships/oleObject" Target="embeddings/oleObject417.bin"/><Relationship Id="rId965" Type="http://schemas.openxmlformats.org/officeDocument/2006/relationships/image" Target="media/image438.wmf"/><Relationship Id="rId1150" Type="http://schemas.openxmlformats.org/officeDocument/2006/relationships/image" Target="media/image530.wmf"/><Relationship Id="rId1388" Type="http://schemas.openxmlformats.org/officeDocument/2006/relationships/image" Target="media/image632.wmf"/><Relationship Id="rId1595" Type="http://schemas.openxmlformats.org/officeDocument/2006/relationships/oleObject" Target="embeddings/oleObject857.bin"/><Relationship Id="rId1609" Type="http://schemas.openxmlformats.org/officeDocument/2006/relationships/image" Target="media/image740.wmf"/><Relationship Id="rId10" Type="http://schemas.openxmlformats.org/officeDocument/2006/relationships/image" Target="media/image5.wmf"/><Relationship Id="rId94" Type="http://schemas.openxmlformats.org/officeDocument/2006/relationships/oleObject" Target="embeddings/oleObject55.bin"/><Relationship Id="rId397" Type="http://schemas.openxmlformats.org/officeDocument/2006/relationships/oleObject" Target="embeddings/oleObject218.bin"/><Relationship Id="rId520" Type="http://schemas.openxmlformats.org/officeDocument/2006/relationships/image" Target="media/image222.wmf"/><Relationship Id="rId618" Type="http://schemas.openxmlformats.org/officeDocument/2006/relationships/image" Target="media/image271.wmf"/><Relationship Id="rId825" Type="http://schemas.openxmlformats.org/officeDocument/2006/relationships/oleObject" Target="embeddings/oleObject451.bin"/><Relationship Id="rId1248" Type="http://schemas.openxmlformats.org/officeDocument/2006/relationships/oleObject" Target="embeddings/oleObject665.bin"/><Relationship Id="rId1455" Type="http://schemas.openxmlformats.org/officeDocument/2006/relationships/oleObject" Target="embeddings/oleObject785.bin"/><Relationship Id="rId1662" Type="http://schemas.openxmlformats.org/officeDocument/2006/relationships/image" Target="media/image762.wmf"/><Relationship Id="rId257" Type="http://schemas.openxmlformats.org/officeDocument/2006/relationships/image" Target="media/image112.wmf"/><Relationship Id="rId464" Type="http://schemas.openxmlformats.org/officeDocument/2006/relationships/image" Target="media/image195.wmf"/><Relationship Id="rId1010" Type="http://schemas.openxmlformats.org/officeDocument/2006/relationships/image" Target="media/image460.wmf"/><Relationship Id="rId1094" Type="http://schemas.openxmlformats.org/officeDocument/2006/relationships/image" Target="media/image502.wmf"/><Relationship Id="rId1108" Type="http://schemas.openxmlformats.org/officeDocument/2006/relationships/image" Target="media/image509.wmf"/><Relationship Id="rId1315" Type="http://schemas.openxmlformats.org/officeDocument/2006/relationships/image" Target="media/image603.wmf"/><Relationship Id="rId117" Type="http://schemas.openxmlformats.org/officeDocument/2006/relationships/image" Target="media/image42.wmf"/><Relationship Id="rId671" Type="http://schemas.openxmlformats.org/officeDocument/2006/relationships/image" Target="media/image296.wmf"/><Relationship Id="rId769" Type="http://schemas.openxmlformats.org/officeDocument/2006/relationships/image" Target="media/image342.wmf"/><Relationship Id="rId976" Type="http://schemas.openxmlformats.org/officeDocument/2006/relationships/image" Target="media/image443.wmf"/><Relationship Id="rId1399" Type="http://schemas.openxmlformats.org/officeDocument/2006/relationships/oleObject" Target="embeddings/oleObject757.bin"/><Relationship Id="rId324" Type="http://schemas.openxmlformats.org/officeDocument/2006/relationships/oleObject" Target="embeddings/oleObject175.bin"/><Relationship Id="rId531" Type="http://schemas.openxmlformats.org/officeDocument/2006/relationships/oleObject" Target="embeddings/oleObject299.bin"/><Relationship Id="rId629" Type="http://schemas.openxmlformats.org/officeDocument/2006/relationships/oleObject" Target="embeddings/oleObject349.bin"/><Relationship Id="rId1161" Type="http://schemas.openxmlformats.org/officeDocument/2006/relationships/oleObject" Target="embeddings/oleObject621.bin"/><Relationship Id="rId1259" Type="http://schemas.openxmlformats.org/officeDocument/2006/relationships/image" Target="media/image584.wmf"/><Relationship Id="rId1466" Type="http://schemas.openxmlformats.org/officeDocument/2006/relationships/oleObject" Target="embeddings/oleObject791.bin"/><Relationship Id="rId836" Type="http://schemas.openxmlformats.org/officeDocument/2006/relationships/image" Target="media/image375.wmf"/><Relationship Id="rId1021" Type="http://schemas.openxmlformats.org/officeDocument/2006/relationships/oleObject" Target="embeddings/oleObject551.bin"/><Relationship Id="rId1119" Type="http://schemas.openxmlformats.org/officeDocument/2006/relationships/oleObject" Target="embeddings/oleObject600.bin"/><Relationship Id="rId1673" Type="http://schemas.openxmlformats.org/officeDocument/2006/relationships/oleObject" Target="embeddings/oleObject901.bin"/><Relationship Id="rId903" Type="http://schemas.openxmlformats.org/officeDocument/2006/relationships/oleObject" Target="embeddings/oleObject490.bin"/><Relationship Id="rId1326" Type="http://schemas.openxmlformats.org/officeDocument/2006/relationships/image" Target="media/image608.wmf"/><Relationship Id="rId1533" Type="http://schemas.openxmlformats.org/officeDocument/2006/relationships/image" Target="media/image703.wmf"/><Relationship Id="rId1740" Type="http://schemas.openxmlformats.org/officeDocument/2006/relationships/oleObject" Target="embeddings/oleObject935.bin"/><Relationship Id="rId32" Type="http://schemas.openxmlformats.org/officeDocument/2006/relationships/oleObject" Target="embeddings/oleObject15.bin"/><Relationship Id="rId1600" Type="http://schemas.openxmlformats.org/officeDocument/2006/relationships/oleObject" Target="embeddings/oleObject860.bin"/><Relationship Id="rId181" Type="http://schemas.openxmlformats.org/officeDocument/2006/relationships/image" Target="media/image74.wmf"/><Relationship Id="rId279" Type="http://schemas.openxmlformats.org/officeDocument/2006/relationships/oleObject" Target="embeddings/oleObject152.bin"/><Relationship Id="rId486" Type="http://schemas.openxmlformats.org/officeDocument/2006/relationships/image" Target="media/image206.wmf"/><Relationship Id="rId693" Type="http://schemas.openxmlformats.org/officeDocument/2006/relationships/oleObject" Target="embeddings/oleObject382.bin"/><Relationship Id="rId139" Type="http://schemas.openxmlformats.org/officeDocument/2006/relationships/image" Target="media/image53.wmf"/><Relationship Id="rId346" Type="http://schemas.openxmlformats.org/officeDocument/2006/relationships/image" Target="media/image155.wmf"/><Relationship Id="rId553" Type="http://schemas.openxmlformats.org/officeDocument/2006/relationships/oleObject" Target="embeddings/oleObject310.bin"/><Relationship Id="rId760" Type="http://schemas.openxmlformats.org/officeDocument/2006/relationships/oleObject" Target="embeddings/oleObject418.bin"/><Relationship Id="rId998" Type="http://schemas.openxmlformats.org/officeDocument/2006/relationships/image" Target="media/image454.wmf"/><Relationship Id="rId1183" Type="http://schemas.openxmlformats.org/officeDocument/2006/relationships/oleObject" Target="embeddings/oleObject632.bin"/><Relationship Id="rId1390" Type="http://schemas.openxmlformats.org/officeDocument/2006/relationships/image" Target="media/image633.wmf"/><Relationship Id="rId206" Type="http://schemas.openxmlformats.org/officeDocument/2006/relationships/oleObject" Target="embeddings/oleObject115.bin"/><Relationship Id="rId413" Type="http://schemas.openxmlformats.org/officeDocument/2006/relationships/image" Target="media/image181.wmf"/><Relationship Id="rId858" Type="http://schemas.openxmlformats.org/officeDocument/2006/relationships/image" Target="media/image386.wmf"/><Relationship Id="rId1043" Type="http://schemas.openxmlformats.org/officeDocument/2006/relationships/oleObject" Target="embeddings/oleObject562.bin"/><Relationship Id="rId1488" Type="http://schemas.openxmlformats.org/officeDocument/2006/relationships/oleObject" Target="embeddings/oleObject802.bin"/><Relationship Id="rId1695" Type="http://schemas.openxmlformats.org/officeDocument/2006/relationships/oleObject" Target="embeddings/oleObject912.bin"/><Relationship Id="rId620" Type="http://schemas.openxmlformats.org/officeDocument/2006/relationships/oleObject" Target="embeddings/oleObject344.bin"/><Relationship Id="rId718" Type="http://schemas.openxmlformats.org/officeDocument/2006/relationships/image" Target="media/image319.wmf"/><Relationship Id="rId925" Type="http://schemas.openxmlformats.org/officeDocument/2006/relationships/image" Target="media/image419.wmf"/><Relationship Id="rId1250" Type="http://schemas.openxmlformats.org/officeDocument/2006/relationships/oleObject" Target="embeddings/oleObject666.bin"/><Relationship Id="rId1348" Type="http://schemas.openxmlformats.org/officeDocument/2006/relationships/oleObject" Target="embeddings/oleObject727.bin"/><Relationship Id="rId1555" Type="http://schemas.openxmlformats.org/officeDocument/2006/relationships/oleObject" Target="embeddings/oleObject837.bin"/><Relationship Id="rId1110" Type="http://schemas.openxmlformats.org/officeDocument/2006/relationships/image" Target="media/image510.wmf"/><Relationship Id="rId1208" Type="http://schemas.openxmlformats.org/officeDocument/2006/relationships/image" Target="media/image559.wmf"/><Relationship Id="rId1415" Type="http://schemas.openxmlformats.org/officeDocument/2006/relationships/oleObject" Target="embeddings/oleObject765.bin"/><Relationship Id="rId54" Type="http://schemas.openxmlformats.org/officeDocument/2006/relationships/oleObject" Target="embeddings/oleObject26.bin"/><Relationship Id="rId1622" Type="http://schemas.openxmlformats.org/officeDocument/2006/relationships/image" Target="media/image746.wmf"/><Relationship Id="rId270" Type="http://schemas.openxmlformats.org/officeDocument/2006/relationships/oleObject" Target="embeddings/oleObject147.bin"/><Relationship Id="rId130" Type="http://schemas.openxmlformats.org/officeDocument/2006/relationships/oleObject" Target="embeddings/oleObject77.bin"/><Relationship Id="rId368" Type="http://schemas.openxmlformats.org/officeDocument/2006/relationships/image" Target="media/image166.wmf"/><Relationship Id="rId575" Type="http://schemas.openxmlformats.org/officeDocument/2006/relationships/oleObject" Target="embeddings/oleObject321.bin"/><Relationship Id="rId782" Type="http://schemas.openxmlformats.org/officeDocument/2006/relationships/oleObject" Target="embeddings/oleObject429.bin"/><Relationship Id="rId228" Type="http://schemas.openxmlformats.org/officeDocument/2006/relationships/oleObject" Target="embeddings/oleObject126.bin"/><Relationship Id="rId435" Type="http://schemas.openxmlformats.org/officeDocument/2006/relationships/image" Target="media/image192.wmf"/><Relationship Id="rId642" Type="http://schemas.openxmlformats.org/officeDocument/2006/relationships/image" Target="media/image282.wmf"/><Relationship Id="rId1065" Type="http://schemas.openxmlformats.org/officeDocument/2006/relationships/oleObject" Target="embeddings/oleObject573.bin"/><Relationship Id="rId1272" Type="http://schemas.openxmlformats.org/officeDocument/2006/relationships/oleObject" Target="embeddings/oleObject678.bin"/><Relationship Id="rId502" Type="http://schemas.openxmlformats.org/officeDocument/2006/relationships/image" Target="media/image214.wmf"/><Relationship Id="rId947" Type="http://schemas.openxmlformats.org/officeDocument/2006/relationships/image" Target="media/image430.wmf"/><Relationship Id="rId1132" Type="http://schemas.openxmlformats.org/officeDocument/2006/relationships/image" Target="media/image521.wmf"/><Relationship Id="rId1577" Type="http://schemas.openxmlformats.org/officeDocument/2006/relationships/oleObject" Target="embeddings/oleObject848.bin"/><Relationship Id="rId76" Type="http://schemas.openxmlformats.org/officeDocument/2006/relationships/oleObject" Target="embeddings/oleObject43.bin"/><Relationship Id="rId807" Type="http://schemas.openxmlformats.org/officeDocument/2006/relationships/oleObject" Target="embeddings/oleObject442.bin"/><Relationship Id="rId1437" Type="http://schemas.openxmlformats.org/officeDocument/2006/relationships/oleObject" Target="embeddings/oleObject776.bin"/><Relationship Id="rId1644" Type="http://schemas.openxmlformats.org/officeDocument/2006/relationships/image" Target="media/image757.wmf"/><Relationship Id="rId1504" Type="http://schemas.openxmlformats.org/officeDocument/2006/relationships/oleObject" Target="embeddings/oleObject811.bin"/><Relationship Id="rId1711" Type="http://schemas.openxmlformats.org/officeDocument/2006/relationships/oleObject" Target="embeddings/oleObject920.bin"/><Relationship Id="rId292" Type="http://schemas.openxmlformats.org/officeDocument/2006/relationships/oleObject" Target="embeddings/oleObject159.bin"/><Relationship Id="rId597" Type="http://schemas.openxmlformats.org/officeDocument/2006/relationships/oleObject" Target="embeddings/oleObject332.bin"/><Relationship Id="rId152" Type="http://schemas.openxmlformats.org/officeDocument/2006/relationships/oleObject" Target="embeddings/oleObject88.bin"/><Relationship Id="rId457" Type="http://schemas.openxmlformats.org/officeDocument/2006/relationships/oleObject" Target="embeddings/oleObject258.bin"/><Relationship Id="rId1087" Type="http://schemas.openxmlformats.org/officeDocument/2006/relationships/oleObject" Target="embeddings/oleObject584.bin"/><Relationship Id="rId1294" Type="http://schemas.openxmlformats.org/officeDocument/2006/relationships/oleObject" Target="embeddings/oleObject697.bin"/><Relationship Id="rId664" Type="http://schemas.openxmlformats.org/officeDocument/2006/relationships/oleObject" Target="embeddings/oleObject367.bin"/><Relationship Id="rId871" Type="http://schemas.openxmlformats.org/officeDocument/2006/relationships/oleObject" Target="embeddings/oleObject474.bin"/><Relationship Id="rId969" Type="http://schemas.openxmlformats.org/officeDocument/2006/relationships/image" Target="media/image440.wmf"/><Relationship Id="rId1599" Type="http://schemas.openxmlformats.org/officeDocument/2006/relationships/image" Target="media/image735.wmf"/><Relationship Id="rId317" Type="http://schemas.openxmlformats.org/officeDocument/2006/relationships/image" Target="media/image141.wmf"/><Relationship Id="rId524" Type="http://schemas.openxmlformats.org/officeDocument/2006/relationships/image" Target="media/image224.wmf"/><Relationship Id="rId731" Type="http://schemas.openxmlformats.org/officeDocument/2006/relationships/oleObject" Target="embeddings/oleObject401.bin"/><Relationship Id="rId1154" Type="http://schemas.openxmlformats.org/officeDocument/2006/relationships/image" Target="media/image532.wmf"/><Relationship Id="rId1361" Type="http://schemas.openxmlformats.org/officeDocument/2006/relationships/oleObject" Target="embeddings/oleObject738.bin"/><Relationship Id="rId1459" Type="http://schemas.openxmlformats.org/officeDocument/2006/relationships/image" Target="media/image667.wmf"/><Relationship Id="rId98" Type="http://schemas.openxmlformats.org/officeDocument/2006/relationships/oleObject" Target="embeddings/oleObject58.bin"/><Relationship Id="rId829" Type="http://schemas.openxmlformats.org/officeDocument/2006/relationships/oleObject" Target="embeddings/oleObject453.bin"/><Relationship Id="rId1014" Type="http://schemas.openxmlformats.org/officeDocument/2006/relationships/image" Target="media/image462.wmf"/><Relationship Id="rId1221" Type="http://schemas.openxmlformats.org/officeDocument/2006/relationships/oleObject" Target="embeddings/oleObject651.bin"/><Relationship Id="rId1666" Type="http://schemas.openxmlformats.org/officeDocument/2006/relationships/image" Target="media/image764.wmf"/><Relationship Id="rId1319" Type="http://schemas.openxmlformats.org/officeDocument/2006/relationships/oleObject" Target="embeddings/oleObject710.bin"/><Relationship Id="rId1526" Type="http://schemas.openxmlformats.org/officeDocument/2006/relationships/oleObject" Target="embeddings/oleObject822.bin"/><Relationship Id="rId1733" Type="http://schemas.openxmlformats.org/officeDocument/2006/relationships/oleObject" Target="embeddings/oleObject931.bin"/><Relationship Id="rId25" Type="http://schemas.openxmlformats.org/officeDocument/2006/relationships/oleObject" Target="embeddings/oleObject9.bin"/><Relationship Id="rId174" Type="http://schemas.openxmlformats.org/officeDocument/2006/relationships/oleObject" Target="embeddings/oleObject99.bin"/><Relationship Id="rId381" Type="http://schemas.openxmlformats.org/officeDocument/2006/relationships/oleObject" Target="embeddings/oleObject208.bin"/><Relationship Id="rId241" Type="http://schemas.openxmlformats.org/officeDocument/2006/relationships/image" Target="media/image104.wmf"/><Relationship Id="rId479" Type="http://schemas.openxmlformats.org/officeDocument/2006/relationships/oleObject" Target="embeddings/oleObject272.bin"/><Relationship Id="rId686" Type="http://schemas.openxmlformats.org/officeDocument/2006/relationships/image" Target="media/image303.wmf"/><Relationship Id="rId893" Type="http://schemas.openxmlformats.org/officeDocument/2006/relationships/oleObject" Target="embeddings/oleObject485.bin"/><Relationship Id="rId339" Type="http://schemas.openxmlformats.org/officeDocument/2006/relationships/oleObject" Target="embeddings/oleObject183.bin"/><Relationship Id="rId546" Type="http://schemas.openxmlformats.org/officeDocument/2006/relationships/image" Target="media/image235.wmf"/><Relationship Id="rId753" Type="http://schemas.openxmlformats.org/officeDocument/2006/relationships/image" Target="media/image334.wmf"/><Relationship Id="rId1176" Type="http://schemas.openxmlformats.org/officeDocument/2006/relationships/image" Target="media/image543.wmf"/><Relationship Id="rId1383" Type="http://schemas.openxmlformats.org/officeDocument/2006/relationships/oleObject" Target="embeddings/oleObject749.bin"/><Relationship Id="rId101" Type="http://schemas.openxmlformats.org/officeDocument/2006/relationships/oleObject" Target="embeddings/oleObject61.bin"/><Relationship Id="rId406" Type="http://schemas.openxmlformats.org/officeDocument/2006/relationships/oleObject" Target="embeddings/oleObject224.bin"/><Relationship Id="rId960" Type="http://schemas.openxmlformats.org/officeDocument/2006/relationships/oleObject" Target="embeddings/oleObject520.bin"/><Relationship Id="rId1036" Type="http://schemas.openxmlformats.org/officeDocument/2006/relationships/image" Target="media/image473.wmf"/><Relationship Id="rId1243" Type="http://schemas.openxmlformats.org/officeDocument/2006/relationships/image" Target="media/image576.wmf"/><Relationship Id="rId1590" Type="http://schemas.openxmlformats.org/officeDocument/2006/relationships/image" Target="media/image731.wmf"/><Relationship Id="rId1688" Type="http://schemas.openxmlformats.org/officeDocument/2006/relationships/image" Target="media/image775.wmf"/><Relationship Id="rId613" Type="http://schemas.openxmlformats.org/officeDocument/2006/relationships/oleObject" Target="embeddings/oleObject340.bin"/><Relationship Id="rId820" Type="http://schemas.openxmlformats.org/officeDocument/2006/relationships/image" Target="media/image367.wmf"/><Relationship Id="rId918" Type="http://schemas.openxmlformats.org/officeDocument/2006/relationships/image" Target="media/image416.wmf"/><Relationship Id="rId1450" Type="http://schemas.openxmlformats.org/officeDocument/2006/relationships/image" Target="media/image663.wmf"/><Relationship Id="rId1548" Type="http://schemas.openxmlformats.org/officeDocument/2006/relationships/image" Target="media/image710.wmf"/><Relationship Id="rId1103" Type="http://schemas.openxmlformats.org/officeDocument/2006/relationships/oleObject" Target="embeddings/oleObject592.bin"/><Relationship Id="rId1310" Type="http://schemas.openxmlformats.org/officeDocument/2006/relationships/image" Target="media/image600.wmf"/><Relationship Id="rId1408" Type="http://schemas.openxmlformats.org/officeDocument/2006/relationships/image" Target="media/image642.wmf"/><Relationship Id="rId47" Type="http://schemas.openxmlformats.org/officeDocument/2006/relationships/image" Target="media/image20.wmf"/><Relationship Id="rId1615" Type="http://schemas.openxmlformats.org/officeDocument/2006/relationships/oleObject" Target="embeddings/oleObject868.bin"/><Relationship Id="rId196" Type="http://schemas.openxmlformats.org/officeDocument/2006/relationships/oleObject" Target="embeddings/oleObject110.bin"/><Relationship Id="rId263" Type="http://schemas.openxmlformats.org/officeDocument/2006/relationships/image" Target="media/image115.wmf"/><Relationship Id="rId470" Type="http://schemas.openxmlformats.org/officeDocument/2006/relationships/image" Target="media/image198.wmf"/><Relationship Id="rId123" Type="http://schemas.openxmlformats.org/officeDocument/2006/relationships/image" Target="media/image45.wmf"/><Relationship Id="rId330" Type="http://schemas.openxmlformats.org/officeDocument/2006/relationships/oleObject" Target="embeddings/oleObject178.bin"/><Relationship Id="rId568" Type="http://schemas.openxmlformats.org/officeDocument/2006/relationships/image" Target="media/image246.wmf"/><Relationship Id="rId775" Type="http://schemas.openxmlformats.org/officeDocument/2006/relationships/image" Target="media/image345.wmf"/><Relationship Id="rId982" Type="http://schemas.openxmlformats.org/officeDocument/2006/relationships/image" Target="media/image446.wmf"/><Relationship Id="rId1198" Type="http://schemas.openxmlformats.org/officeDocument/2006/relationships/image" Target="media/image554.wmf"/><Relationship Id="rId428" Type="http://schemas.openxmlformats.org/officeDocument/2006/relationships/oleObject" Target="embeddings/oleObject235.bin"/><Relationship Id="rId635" Type="http://schemas.openxmlformats.org/officeDocument/2006/relationships/oleObject" Target="embeddings/oleObject352.bin"/><Relationship Id="rId842" Type="http://schemas.openxmlformats.org/officeDocument/2006/relationships/image" Target="media/image378.wmf"/><Relationship Id="rId1058" Type="http://schemas.openxmlformats.org/officeDocument/2006/relationships/image" Target="media/image484.wmf"/><Relationship Id="rId1265" Type="http://schemas.openxmlformats.org/officeDocument/2006/relationships/image" Target="media/image587.wmf"/><Relationship Id="rId1472" Type="http://schemas.openxmlformats.org/officeDocument/2006/relationships/oleObject" Target="embeddings/oleObject794.bin"/><Relationship Id="rId702" Type="http://schemas.openxmlformats.org/officeDocument/2006/relationships/image" Target="media/image311.wmf"/><Relationship Id="rId1125" Type="http://schemas.openxmlformats.org/officeDocument/2006/relationships/oleObject" Target="embeddings/oleObject603.bin"/><Relationship Id="rId1332" Type="http://schemas.openxmlformats.org/officeDocument/2006/relationships/oleObject" Target="embeddings/oleObject717.bin"/><Relationship Id="rId69" Type="http://schemas.openxmlformats.org/officeDocument/2006/relationships/image" Target="media/image25.wmf"/><Relationship Id="rId1637" Type="http://schemas.openxmlformats.org/officeDocument/2006/relationships/oleObject" Target="embeddings/oleObject879.bin"/><Relationship Id="rId1704" Type="http://schemas.openxmlformats.org/officeDocument/2006/relationships/image" Target="media/image783.wmf"/><Relationship Id="rId285" Type="http://schemas.openxmlformats.org/officeDocument/2006/relationships/image" Target="media/image125.wmf"/><Relationship Id="rId492" Type="http://schemas.openxmlformats.org/officeDocument/2006/relationships/image" Target="media/image209.wmf"/><Relationship Id="rId797" Type="http://schemas.openxmlformats.org/officeDocument/2006/relationships/oleObject" Target="embeddings/oleObject437.bin"/><Relationship Id="rId145" Type="http://schemas.openxmlformats.org/officeDocument/2006/relationships/image" Target="media/image56.wmf"/><Relationship Id="rId352" Type="http://schemas.openxmlformats.org/officeDocument/2006/relationships/image" Target="media/image158.wmf"/><Relationship Id="rId1287" Type="http://schemas.openxmlformats.org/officeDocument/2006/relationships/oleObject" Target="embeddings/oleObject690.bin"/><Relationship Id="rId212" Type="http://schemas.openxmlformats.org/officeDocument/2006/relationships/oleObject" Target="embeddings/oleObject118.bin"/><Relationship Id="rId657" Type="http://schemas.openxmlformats.org/officeDocument/2006/relationships/oleObject" Target="embeddings/oleObject363.bin"/><Relationship Id="rId864" Type="http://schemas.openxmlformats.org/officeDocument/2006/relationships/image" Target="media/image389.wmf"/><Relationship Id="rId1494" Type="http://schemas.openxmlformats.org/officeDocument/2006/relationships/image" Target="media/image684.wmf"/><Relationship Id="rId517" Type="http://schemas.openxmlformats.org/officeDocument/2006/relationships/oleObject" Target="embeddings/oleObject292.bin"/><Relationship Id="rId724" Type="http://schemas.openxmlformats.org/officeDocument/2006/relationships/image" Target="media/image322.wmf"/><Relationship Id="rId931" Type="http://schemas.openxmlformats.org/officeDocument/2006/relationships/image" Target="media/image422.wmf"/><Relationship Id="rId1147" Type="http://schemas.openxmlformats.org/officeDocument/2006/relationships/oleObject" Target="embeddings/oleObject614.bin"/><Relationship Id="rId1354" Type="http://schemas.openxmlformats.org/officeDocument/2006/relationships/oleObject" Target="embeddings/oleObject733.bin"/><Relationship Id="rId1561" Type="http://schemas.openxmlformats.org/officeDocument/2006/relationships/oleObject" Target="embeddings/oleObject840.bin"/><Relationship Id="rId60" Type="http://schemas.openxmlformats.org/officeDocument/2006/relationships/oleObject" Target="embeddings/oleObject32.bin"/><Relationship Id="rId1007" Type="http://schemas.openxmlformats.org/officeDocument/2006/relationships/oleObject" Target="embeddings/oleObject544.bin"/><Relationship Id="rId1214" Type="http://schemas.openxmlformats.org/officeDocument/2006/relationships/image" Target="media/image562.wmf"/><Relationship Id="rId1421" Type="http://schemas.openxmlformats.org/officeDocument/2006/relationships/oleObject" Target="embeddings/oleObject768.bin"/><Relationship Id="rId1659" Type="http://schemas.openxmlformats.org/officeDocument/2006/relationships/oleObject" Target="embeddings/oleObject893.bin"/><Relationship Id="rId1519" Type="http://schemas.openxmlformats.org/officeDocument/2006/relationships/image" Target="media/image696.wmf"/><Relationship Id="rId1726" Type="http://schemas.openxmlformats.org/officeDocument/2006/relationships/image" Target="media/image794.wmf"/><Relationship Id="rId18" Type="http://schemas.openxmlformats.org/officeDocument/2006/relationships/image" Target="media/image9.wmf"/><Relationship Id="rId167" Type="http://schemas.openxmlformats.org/officeDocument/2006/relationships/image" Target="media/image67.wmf"/><Relationship Id="rId374" Type="http://schemas.openxmlformats.org/officeDocument/2006/relationships/oleObject" Target="embeddings/oleObject201.bin"/><Relationship Id="rId581" Type="http://schemas.openxmlformats.org/officeDocument/2006/relationships/oleObject" Target="embeddings/oleObject324.bin"/><Relationship Id="rId234" Type="http://schemas.openxmlformats.org/officeDocument/2006/relationships/oleObject" Target="embeddings/oleObject129.bin"/><Relationship Id="rId679" Type="http://schemas.openxmlformats.org/officeDocument/2006/relationships/oleObject" Target="embeddings/oleObject375.bin"/><Relationship Id="rId886" Type="http://schemas.openxmlformats.org/officeDocument/2006/relationships/image" Target="media/image400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42.bin"/><Relationship Id="rId539" Type="http://schemas.openxmlformats.org/officeDocument/2006/relationships/oleObject" Target="embeddings/oleObject303.bin"/><Relationship Id="rId746" Type="http://schemas.openxmlformats.org/officeDocument/2006/relationships/oleObject" Target="embeddings/oleObject411.bin"/><Relationship Id="rId1071" Type="http://schemas.openxmlformats.org/officeDocument/2006/relationships/oleObject" Target="embeddings/oleObject576.bin"/><Relationship Id="rId1169" Type="http://schemas.openxmlformats.org/officeDocument/2006/relationships/oleObject" Target="embeddings/oleObject625.bin"/><Relationship Id="rId1376" Type="http://schemas.openxmlformats.org/officeDocument/2006/relationships/image" Target="media/image626.wmf"/><Relationship Id="rId1583" Type="http://schemas.openxmlformats.org/officeDocument/2006/relationships/oleObject" Target="embeddings/oleObject851.bin"/><Relationship Id="rId301" Type="http://schemas.openxmlformats.org/officeDocument/2006/relationships/image" Target="media/image133.wmf"/><Relationship Id="rId953" Type="http://schemas.openxmlformats.org/officeDocument/2006/relationships/oleObject" Target="embeddings/oleObject516.bin"/><Relationship Id="rId1029" Type="http://schemas.openxmlformats.org/officeDocument/2006/relationships/oleObject" Target="embeddings/oleObject555.bin"/><Relationship Id="rId1236" Type="http://schemas.openxmlformats.org/officeDocument/2006/relationships/image" Target="media/image573.wmf"/><Relationship Id="rId82" Type="http://schemas.openxmlformats.org/officeDocument/2006/relationships/oleObject" Target="embeddings/oleObject48.bin"/><Relationship Id="rId606" Type="http://schemas.openxmlformats.org/officeDocument/2006/relationships/image" Target="media/image265.wmf"/><Relationship Id="rId813" Type="http://schemas.openxmlformats.org/officeDocument/2006/relationships/oleObject" Target="embeddings/oleObject445.bin"/><Relationship Id="rId1443" Type="http://schemas.openxmlformats.org/officeDocument/2006/relationships/oleObject" Target="embeddings/oleObject779.bin"/><Relationship Id="rId1650" Type="http://schemas.openxmlformats.org/officeDocument/2006/relationships/oleObject" Target="embeddings/oleObject886.bin"/><Relationship Id="rId1303" Type="http://schemas.openxmlformats.org/officeDocument/2006/relationships/oleObject" Target="embeddings/oleObject702.bin"/><Relationship Id="rId1510" Type="http://schemas.openxmlformats.org/officeDocument/2006/relationships/oleObject" Target="embeddings/oleObject814.bin"/><Relationship Id="rId1608" Type="http://schemas.openxmlformats.org/officeDocument/2006/relationships/oleObject" Target="embeddings/oleObject864.bin"/><Relationship Id="rId189" Type="http://schemas.openxmlformats.org/officeDocument/2006/relationships/image" Target="media/image78.wmf"/><Relationship Id="rId396" Type="http://schemas.openxmlformats.org/officeDocument/2006/relationships/image" Target="media/image174.wmf"/><Relationship Id="rId256" Type="http://schemas.openxmlformats.org/officeDocument/2006/relationships/oleObject" Target="embeddings/oleObject140.bin"/><Relationship Id="rId463" Type="http://schemas.openxmlformats.org/officeDocument/2006/relationships/oleObject" Target="embeddings/oleObject264.bin"/><Relationship Id="rId670" Type="http://schemas.openxmlformats.org/officeDocument/2006/relationships/oleObject" Target="embeddings/oleObject370.bin"/><Relationship Id="rId1093" Type="http://schemas.openxmlformats.org/officeDocument/2006/relationships/oleObject" Target="embeddings/oleObject587.bin"/><Relationship Id="rId116" Type="http://schemas.openxmlformats.org/officeDocument/2006/relationships/oleObject" Target="embeddings/oleObject70.bin"/><Relationship Id="rId323" Type="http://schemas.openxmlformats.org/officeDocument/2006/relationships/image" Target="media/image144.wmf"/><Relationship Id="rId530" Type="http://schemas.openxmlformats.org/officeDocument/2006/relationships/image" Target="media/image227.wmf"/><Relationship Id="rId768" Type="http://schemas.openxmlformats.org/officeDocument/2006/relationships/oleObject" Target="embeddings/oleObject422.bin"/><Relationship Id="rId975" Type="http://schemas.openxmlformats.org/officeDocument/2006/relationships/oleObject" Target="embeddings/oleObject528.bin"/><Relationship Id="rId1160" Type="http://schemas.openxmlformats.org/officeDocument/2006/relationships/image" Target="media/image535.wmf"/><Relationship Id="rId1398" Type="http://schemas.openxmlformats.org/officeDocument/2006/relationships/image" Target="media/image637.wmf"/><Relationship Id="rId628" Type="http://schemas.openxmlformats.org/officeDocument/2006/relationships/image" Target="media/image275.wmf"/><Relationship Id="rId835" Type="http://schemas.openxmlformats.org/officeDocument/2006/relationships/oleObject" Target="embeddings/oleObject456.bin"/><Relationship Id="rId1258" Type="http://schemas.openxmlformats.org/officeDocument/2006/relationships/oleObject" Target="embeddings/oleObject670.bin"/><Relationship Id="rId1465" Type="http://schemas.openxmlformats.org/officeDocument/2006/relationships/image" Target="media/image670.wmf"/><Relationship Id="rId1672" Type="http://schemas.openxmlformats.org/officeDocument/2006/relationships/image" Target="media/image767.wmf"/><Relationship Id="rId1020" Type="http://schemas.openxmlformats.org/officeDocument/2006/relationships/image" Target="media/image465.wmf"/><Relationship Id="rId1118" Type="http://schemas.openxmlformats.org/officeDocument/2006/relationships/image" Target="media/image514.wmf"/><Relationship Id="rId1325" Type="http://schemas.openxmlformats.org/officeDocument/2006/relationships/oleObject" Target="embeddings/oleObject713.bin"/><Relationship Id="rId1532" Type="http://schemas.openxmlformats.org/officeDocument/2006/relationships/oleObject" Target="embeddings/oleObject825.bin"/><Relationship Id="rId902" Type="http://schemas.openxmlformats.org/officeDocument/2006/relationships/image" Target="media/image408.wmf"/><Relationship Id="rId31" Type="http://schemas.openxmlformats.org/officeDocument/2006/relationships/image" Target="media/image12.wmf"/><Relationship Id="rId180" Type="http://schemas.openxmlformats.org/officeDocument/2006/relationships/oleObject" Target="embeddings/oleObject102.bin"/><Relationship Id="rId278" Type="http://schemas.openxmlformats.org/officeDocument/2006/relationships/image" Target="media/image122.wmf"/><Relationship Id="rId485" Type="http://schemas.openxmlformats.org/officeDocument/2006/relationships/oleObject" Target="embeddings/oleObject275.bin"/><Relationship Id="rId692" Type="http://schemas.openxmlformats.org/officeDocument/2006/relationships/image" Target="media/image306.wmf"/><Relationship Id="rId138" Type="http://schemas.openxmlformats.org/officeDocument/2006/relationships/oleObject" Target="embeddings/oleObject81.bin"/><Relationship Id="rId345" Type="http://schemas.openxmlformats.org/officeDocument/2006/relationships/oleObject" Target="embeddings/oleObject186.bin"/><Relationship Id="rId552" Type="http://schemas.openxmlformats.org/officeDocument/2006/relationships/image" Target="media/image238.wmf"/><Relationship Id="rId997" Type="http://schemas.openxmlformats.org/officeDocument/2006/relationships/oleObject" Target="embeddings/oleObject539.bin"/><Relationship Id="rId1182" Type="http://schemas.openxmlformats.org/officeDocument/2006/relationships/image" Target="media/image546.wmf"/><Relationship Id="rId205" Type="http://schemas.openxmlformats.org/officeDocument/2006/relationships/image" Target="media/image86.wmf"/><Relationship Id="rId412" Type="http://schemas.openxmlformats.org/officeDocument/2006/relationships/oleObject" Target="embeddings/oleObject227.bin"/><Relationship Id="rId857" Type="http://schemas.openxmlformats.org/officeDocument/2006/relationships/oleObject" Target="embeddings/oleObject467.bin"/><Relationship Id="rId1042" Type="http://schemas.openxmlformats.org/officeDocument/2006/relationships/image" Target="media/image476.wmf"/><Relationship Id="rId1487" Type="http://schemas.openxmlformats.org/officeDocument/2006/relationships/image" Target="media/image681.wmf"/><Relationship Id="rId1694" Type="http://schemas.openxmlformats.org/officeDocument/2006/relationships/image" Target="media/image778.wmf"/><Relationship Id="rId717" Type="http://schemas.openxmlformats.org/officeDocument/2006/relationships/oleObject" Target="embeddings/oleObject394.bin"/><Relationship Id="rId924" Type="http://schemas.openxmlformats.org/officeDocument/2006/relationships/oleObject" Target="embeddings/oleObject501.bin"/><Relationship Id="rId1347" Type="http://schemas.openxmlformats.org/officeDocument/2006/relationships/oleObject" Target="embeddings/oleObject726.bin"/><Relationship Id="rId1554" Type="http://schemas.openxmlformats.org/officeDocument/2006/relationships/image" Target="media/image713.wmf"/><Relationship Id="rId53" Type="http://schemas.openxmlformats.org/officeDocument/2006/relationships/image" Target="media/image23.wmf"/><Relationship Id="rId1207" Type="http://schemas.openxmlformats.org/officeDocument/2006/relationships/oleObject" Target="embeddings/oleObject644.bin"/><Relationship Id="rId1414" Type="http://schemas.openxmlformats.org/officeDocument/2006/relationships/image" Target="media/image645.wmf"/><Relationship Id="rId1621" Type="http://schemas.openxmlformats.org/officeDocument/2006/relationships/oleObject" Target="embeddings/oleObject871.bin"/><Relationship Id="rId1719" Type="http://schemas.openxmlformats.org/officeDocument/2006/relationships/oleObject" Target="embeddings/oleObject924.bin"/><Relationship Id="rId367" Type="http://schemas.openxmlformats.org/officeDocument/2006/relationships/oleObject" Target="embeddings/oleObject197.bin"/><Relationship Id="rId574" Type="http://schemas.openxmlformats.org/officeDocument/2006/relationships/image" Target="media/image249.wmf"/><Relationship Id="rId227" Type="http://schemas.openxmlformats.org/officeDocument/2006/relationships/image" Target="media/image97.wmf"/><Relationship Id="rId781" Type="http://schemas.openxmlformats.org/officeDocument/2006/relationships/image" Target="media/image348.wmf"/><Relationship Id="rId879" Type="http://schemas.openxmlformats.org/officeDocument/2006/relationships/oleObject" Target="embeddings/oleObject478.bin"/><Relationship Id="rId434" Type="http://schemas.openxmlformats.org/officeDocument/2006/relationships/oleObject" Target="embeddings/oleObject238.bin"/><Relationship Id="rId641" Type="http://schemas.openxmlformats.org/officeDocument/2006/relationships/oleObject" Target="embeddings/oleObject355.bin"/><Relationship Id="rId739" Type="http://schemas.openxmlformats.org/officeDocument/2006/relationships/oleObject" Target="embeddings/oleObject405.bin"/><Relationship Id="rId1064" Type="http://schemas.openxmlformats.org/officeDocument/2006/relationships/image" Target="media/image487.wmf"/><Relationship Id="rId1271" Type="http://schemas.openxmlformats.org/officeDocument/2006/relationships/image" Target="media/image589.wmf"/><Relationship Id="rId1369" Type="http://schemas.openxmlformats.org/officeDocument/2006/relationships/oleObject" Target="embeddings/oleObject742.bin"/><Relationship Id="rId1576" Type="http://schemas.openxmlformats.org/officeDocument/2006/relationships/image" Target="media/image724.wmf"/><Relationship Id="rId501" Type="http://schemas.openxmlformats.org/officeDocument/2006/relationships/oleObject" Target="embeddings/oleObject283.bin"/><Relationship Id="rId946" Type="http://schemas.openxmlformats.org/officeDocument/2006/relationships/oleObject" Target="embeddings/oleObject512.bin"/><Relationship Id="rId1131" Type="http://schemas.openxmlformats.org/officeDocument/2006/relationships/oleObject" Target="embeddings/oleObject606.bin"/><Relationship Id="rId1229" Type="http://schemas.openxmlformats.org/officeDocument/2006/relationships/oleObject" Target="embeddings/oleObject655.bin"/><Relationship Id="rId75" Type="http://schemas.openxmlformats.org/officeDocument/2006/relationships/image" Target="media/image28.wmf"/><Relationship Id="rId806" Type="http://schemas.openxmlformats.org/officeDocument/2006/relationships/image" Target="media/image360.wmf"/><Relationship Id="rId1436" Type="http://schemas.openxmlformats.org/officeDocument/2006/relationships/image" Target="media/image656.wmf"/><Relationship Id="rId1643" Type="http://schemas.openxmlformats.org/officeDocument/2006/relationships/oleObject" Target="embeddings/oleObject882.bin"/><Relationship Id="rId1503" Type="http://schemas.openxmlformats.org/officeDocument/2006/relationships/image" Target="media/image688.wmf"/><Relationship Id="rId1710" Type="http://schemas.openxmlformats.org/officeDocument/2006/relationships/image" Target="media/image786.wmf"/><Relationship Id="rId291" Type="http://schemas.openxmlformats.org/officeDocument/2006/relationships/image" Target="media/image128.wmf"/><Relationship Id="rId151" Type="http://schemas.openxmlformats.org/officeDocument/2006/relationships/image" Target="media/image59.wmf"/><Relationship Id="rId389" Type="http://schemas.openxmlformats.org/officeDocument/2006/relationships/oleObject" Target="embeddings/oleObject214.bin"/><Relationship Id="rId596" Type="http://schemas.openxmlformats.org/officeDocument/2006/relationships/image" Target="media/image260.wmf"/><Relationship Id="rId249" Type="http://schemas.openxmlformats.org/officeDocument/2006/relationships/image" Target="media/image108.wmf"/><Relationship Id="rId456" Type="http://schemas.openxmlformats.org/officeDocument/2006/relationships/oleObject" Target="embeddings/oleObject257.bin"/><Relationship Id="rId663" Type="http://schemas.openxmlformats.org/officeDocument/2006/relationships/image" Target="media/image292.wmf"/><Relationship Id="rId870" Type="http://schemas.openxmlformats.org/officeDocument/2006/relationships/image" Target="media/image392.wmf"/><Relationship Id="rId1086" Type="http://schemas.openxmlformats.org/officeDocument/2006/relationships/image" Target="media/image498.wmf"/><Relationship Id="rId1293" Type="http://schemas.openxmlformats.org/officeDocument/2006/relationships/oleObject" Target="embeddings/oleObject696.bin"/><Relationship Id="rId109" Type="http://schemas.openxmlformats.org/officeDocument/2006/relationships/oleObject" Target="embeddings/oleObject66.bin"/><Relationship Id="rId316" Type="http://schemas.openxmlformats.org/officeDocument/2006/relationships/oleObject" Target="embeddings/oleObject171.bin"/><Relationship Id="rId523" Type="http://schemas.openxmlformats.org/officeDocument/2006/relationships/oleObject" Target="embeddings/oleObject295.bin"/><Relationship Id="rId968" Type="http://schemas.openxmlformats.org/officeDocument/2006/relationships/oleObject" Target="embeddings/oleObject524.bin"/><Relationship Id="rId1153" Type="http://schemas.openxmlformats.org/officeDocument/2006/relationships/oleObject" Target="embeddings/oleObject617.bin"/><Relationship Id="rId1598" Type="http://schemas.openxmlformats.org/officeDocument/2006/relationships/oleObject" Target="embeddings/oleObject859.bin"/><Relationship Id="rId97" Type="http://schemas.openxmlformats.org/officeDocument/2006/relationships/oleObject" Target="embeddings/oleObject57.bin"/><Relationship Id="rId730" Type="http://schemas.openxmlformats.org/officeDocument/2006/relationships/image" Target="media/image325.wmf"/><Relationship Id="rId828" Type="http://schemas.openxmlformats.org/officeDocument/2006/relationships/image" Target="media/image371.wmf"/><Relationship Id="rId1013" Type="http://schemas.openxmlformats.org/officeDocument/2006/relationships/oleObject" Target="embeddings/oleObject547.bin"/><Relationship Id="rId1360" Type="http://schemas.openxmlformats.org/officeDocument/2006/relationships/image" Target="media/image618.wmf"/><Relationship Id="rId1458" Type="http://schemas.openxmlformats.org/officeDocument/2006/relationships/oleObject" Target="embeddings/oleObject787.bin"/><Relationship Id="rId1665" Type="http://schemas.openxmlformats.org/officeDocument/2006/relationships/oleObject" Target="embeddings/oleObject897.bin"/><Relationship Id="rId1220" Type="http://schemas.openxmlformats.org/officeDocument/2006/relationships/image" Target="media/image565.wmf"/><Relationship Id="rId1318" Type="http://schemas.openxmlformats.org/officeDocument/2006/relationships/image" Target="media/image604.wmf"/><Relationship Id="rId1525" Type="http://schemas.openxmlformats.org/officeDocument/2006/relationships/image" Target="media/image699.wmf"/><Relationship Id="rId1732" Type="http://schemas.openxmlformats.org/officeDocument/2006/relationships/image" Target="media/image797.wmf"/><Relationship Id="rId24" Type="http://schemas.openxmlformats.org/officeDocument/2006/relationships/oleObject" Target="embeddings/oleObject8.bin"/><Relationship Id="rId173" Type="http://schemas.openxmlformats.org/officeDocument/2006/relationships/image" Target="media/image70.wmf"/><Relationship Id="rId380" Type="http://schemas.openxmlformats.org/officeDocument/2006/relationships/oleObject" Target="embeddings/oleObject207.bin"/><Relationship Id="rId240" Type="http://schemas.openxmlformats.org/officeDocument/2006/relationships/oleObject" Target="embeddings/oleObject132.bin"/><Relationship Id="rId478" Type="http://schemas.openxmlformats.org/officeDocument/2006/relationships/image" Target="media/image202.wmf"/><Relationship Id="rId685" Type="http://schemas.openxmlformats.org/officeDocument/2006/relationships/oleObject" Target="embeddings/oleObject378.bin"/><Relationship Id="rId892" Type="http://schemas.openxmlformats.org/officeDocument/2006/relationships/image" Target="media/image403.wmf"/><Relationship Id="rId100" Type="http://schemas.openxmlformats.org/officeDocument/2006/relationships/oleObject" Target="embeddings/oleObject60.bin"/><Relationship Id="rId338" Type="http://schemas.openxmlformats.org/officeDocument/2006/relationships/image" Target="media/image151.wmf"/><Relationship Id="rId545" Type="http://schemas.openxmlformats.org/officeDocument/2006/relationships/oleObject" Target="embeddings/oleObject306.bin"/><Relationship Id="rId752" Type="http://schemas.openxmlformats.org/officeDocument/2006/relationships/oleObject" Target="embeddings/oleObject414.bin"/><Relationship Id="rId1175" Type="http://schemas.openxmlformats.org/officeDocument/2006/relationships/oleObject" Target="embeddings/oleObject628.bin"/><Relationship Id="rId1382" Type="http://schemas.openxmlformats.org/officeDocument/2006/relationships/image" Target="media/image629.wmf"/><Relationship Id="rId405" Type="http://schemas.openxmlformats.org/officeDocument/2006/relationships/image" Target="media/image177.wmf"/><Relationship Id="rId612" Type="http://schemas.openxmlformats.org/officeDocument/2006/relationships/image" Target="media/image268.wmf"/><Relationship Id="rId1035" Type="http://schemas.openxmlformats.org/officeDocument/2006/relationships/oleObject" Target="embeddings/oleObject558.bin"/><Relationship Id="rId1242" Type="http://schemas.openxmlformats.org/officeDocument/2006/relationships/oleObject" Target="embeddings/oleObject662.bin"/><Relationship Id="rId1687" Type="http://schemas.openxmlformats.org/officeDocument/2006/relationships/oleObject" Target="embeddings/oleObject908.bin"/><Relationship Id="rId917" Type="http://schemas.openxmlformats.org/officeDocument/2006/relationships/oleObject" Target="embeddings/oleObject497.bin"/><Relationship Id="rId1102" Type="http://schemas.openxmlformats.org/officeDocument/2006/relationships/image" Target="media/image506.wmf"/><Relationship Id="rId1547" Type="http://schemas.openxmlformats.org/officeDocument/2006/relationships/oleObject" Target="embeddings/oleObject833.bin"/><Relationship Id="rId46" Type="http://schemas.openxmlformats.org/officeDocument/2006/relationships/oleObject" Target="embeddings/oleObject22.bin"/><Relationship Id="rId1407" Type="http://schemas.openxmlformats.org/officeDocument/2006/relationships/oleObject" Target="embeddings/oleObject761.bin"/><Relationship Id="rId1614" Type="http://schemas.openxmlformats.org/officeDocument/2006/relationships/image" Target="media/image742.wmf"/><Relationship Id="rId195" Type="http://schemas.openxmlformats.org/officeDocument/2006/relationships/image" Target="media/image81.wmf"/><Relationship Id="rId262" Type="http://schemas.openxmlformats.org/officeDocument/2006/relationships/oleObject" Target="embeddings/oleObject143.bin"/><Relationship Id="rId567" Type="http://schemas.openxmlformats.org/officeDocument/2006/relationships/oleObject" Target="embeddings/oleObject317.bin"/><Relationship Id="rId1197" Type="http://schemas.openxmlformats.org/officeDocument/2006/relationships/oleObject" Target="embeddings/oleObject639.bin"/><Relationship Id="rId122" Type="http://schemas.openxmlformats.org/officeDocument/2006/relationships/oleObject" Target="embeddings/oleObject73.bin"/><Relationship Id="rId774" Type="http://schemas.openxmlformats.org/officeDocument/2006/relationships/oleObject" Target="embeddings/oleObject425.bin"/><Relationship Id="rId981" Type="http://schemas.openxmlformats.org/officeDocument/2006/relationships/oleObject" Target="embeddings/oleObject531.bin"/><Relationship Id="rId1057" Type="http://schemas.openxmlformats.org/officeDocument/2006/relationships/oleObject" Target="embeddings/oleObject569.bin"/><Relationship Id="rId427" Type="http://schemas.openxmlformats.org/officeDocument/2006/relationships/image" Target="media/image188.wmf"/><Relationship Id="rId634" Type="http://schemas.openxmlformats.org/officeDocument/2006/relationships/image" Target="media/image278.wmf"/><Relationship Id="rId841" Type="http://schemas.openxmlformats.org/officeDocument/2006/relationships/oleObject" Target="embeddings/oleObject459.bin"/><Relationship Id="rId1264" Type="http://schemas.openxmlformats.org/officeDocument/2006/relationships/oleObject" Target="embeddings/oleObject673.bin"/><Relationship Id="rId1471" Type="http://schemas.openxmlformats.org/officeDocument/2006/relationships/image" Target="media/image673.wmf"/><Relationship Id="rId1569" Type="http://schemas.openxmlformats.org/officeDocument/2006/relationships/oleObject" Target="embeddings/oleObject844.bin"/><Relationship Id="rId701" Type="http://schemas.openxmlformats.org/officeDocument/2006/relationships/oleObject" Target="embeddings/oleObject386.bin"/><Relationship Id="rId939" Type="http://schemas.openxmlformats.org/officeDocument/2006/relationships/image" Target="media/image426.wmf"/><Relationship Id="rId1124" Type="http://schemas.openxmlformats.org/officeDocument/2006/relationships/image" Target="media/image517.wmf"/><Relationship Id="rId1331" Type="http://schemas.openxmlformats.org/officeDocument/2006/relationships/oleObject" Target="embeddings/oleObject716.bin"/><Relationship Id="rId68" Type="http://schemas.openxmlformats.org/officeDocument/2006/relationships/oleObject" Target="embeddings/oleObject39.bin"/><Relationship Id="rId1429" Type="http://schemas.openxmlformats.org/officeDocument/2006/relationships/oleObject" Target="embeddings/oleObject772.bin"/><Relationship Id="rId1636" Type="http://schemas.openxmlformats.org/officeDocument/2006/relationships/image" Target="media/image753.wmf"/><Relationship Id="rId1703" Type="http://schemas.openxmlformats.org/officeDocument/2006/relationships/oleObject" Target="embeddings/oleObject916.bin"/><Relationship Id="rId284" Type="http://schemas.openxmlformats.org/officeDocument/2006/relationships/oleObject" Target="embeddings/oleObject155.bin"/><Relationship Id="rId491" Type="http://schemas.openxmlformats.org/officeDocument/2006/relationships/oleObject" Target="embeddings/oleObject278.bin"/><Relationship Id="rId144" Type="http://schemas.openxmlformats.org/officeDocument/2006/relationships/oleObject" Target="embeddings/oleObject84.bin"/><Relationship Id="rId589" Type="http://schemas.openxmlformats.org/officeDocument/2006/relationships/oleObject" Target="embeddings/oleObject328.bin"/><Relationship Id="rId796" Type="http://schemas.openxmlformats.org/officeDocument/2006/relationships/image" Target="media/image355.wmf"/><Relationship Id="rId351" Type="http://schemas.openxmlformats.org/officeDocument/2006/relationships/oleObject" Target="embeddings/oleObject189.bin"/><Relationship Id="rId449" Type="http://schemas.openxmlformats.org/officeDocument/2006/relationships/oleObject" Target="embeddings/oleObject250.bin"/><Relationship Id="rId656" Type="http://schemas.openxmlformats.org/officeDocument/2006/relationships/image" Target="media/image289.wmf"/><Relationship Id="rId863" Type="http://schemas.openxmlformats.org/officeDocument/2006/relationships/oleObject" Target="embeddings/oleObject470.bin"/><Relationship Id="rId1079" Type="http://schemas.openxmlformats.org/officeDocument/2006/relationships/oleObject" Target="embeddings/oleObject580.bin"/><Relationship Id="rId1286" Type="http://schemas.openxmlformats.org/officeDocument/2006/relationships/oleObject" Target="embeddings/oleObject689.bin"/><Relationship Id="rId1493" Type="http://schemas.openxmlformats.org/officeDocument/2006/relationships/oleObject" Target="embeddings/oleObject805.bin"/><Relationship Id="rId211" Type="http://schemas.openxmlformats.org/officeDocument/2006/relationships/image" Target="media/image89.wmf"/><Relationship Id="rId309" Type="http://schemas.openxmlformats.org/officeDocument/2006/relationships/image" Target="media/image137.wmf"/><Relationship Id="rId516" Type="http://schemas.openxmlformats.org/officeDocument/2006/relationships/image" Target="media/image220.wmf"/><Relationship Id="rId1146" Type="http://schemas.openxmlformats.org/officeDocument/2006/relationships/image" Target="media/image528.wmf"/><Relationship Id="rId723" Type="http://schemas.openxmlformats.org/officeDocument/2006/relationships/oleObject" Target="embeddings/oleObject397.bin"/><Relationship Id="rId930" Type="http://schemas.openxmlformats.org/officeDocument/2006/relationships/oleObject" Target="embeddings/oleObject504.bin"/><Relationship Id="rId1006" Type="http://schemas.openxmlformats.org/officeDocument/2006/relationships/image" Target="media/image458.wmf"/><Relationship Id="rId1353" Type="http://schemas.openxmlformats.org/officeDocument/2006/relationships/oleObject" Target="embeddings/oleObject732.bin"/><Relationship Id="rId1560" Type="http://schemas.openxmlformats.org/officeDocument/2006/relationships/image" Target="media/image716.wmf"/><Relationship Id="rId1658" Type="http://schemas.openxmlformats.org/officeDocument/2006/relationships/oleObject" Target="embeddings/oleObject892.bin"/><Relationship Id="rId1213" Type="http://schemas.openxmlformats.org/officeDocument/2006/relationships/oleObject" Target="embeddings/oleObject647.bin"/><Relationship Id="rId1420" Type="http://schemas.openxmlformats.org/officeDocument/2006/relationships/image" Target="media/image648.wmf"/><Relationship Id="rId1518" Type="http://schemas.openxmlformats.org/officeDocument/2006/relationships/oleObject" Target="embeddings/oleObject818.bin"/><Relationship Id="rId1725" Type="http://schemas.openxmlformats.org/officeDocument/2006/relationships/oleObject" Target="embeddings/oleObject927.bin"/><Relationship Id="rId17" Type="http://schemas.openxmlformats.org/officeDocument/2006/relationships/oleObject" Target="embeddings/oleObject4.bin"/><Relationship Id="rId166" Type="http://schemas.openxmlformats.org/officeDocument/2006/relationships/oleObject" Target="embeddings/oleObject95.bin"/><Relationship Id="rId373" Type="http://schemas.openxmlformats.org/officeDocument/2006/relationships/oleObject" Target="embeddings/oleObject200.bin"/><Relationship Id="rId580" Type="http://schemas.openxmlformats.org/officeDocument/2006/relationships/image" Target="media/image252.wmf"/><Relationship Id="rId1" Type="http://schemas.openxmlformats.org/officeDocument/2006/relationships/customXml" Target="../customXml/item1.xml"/><Relationship Id="rId233" Type="http://schemas.openxmlformats.org/officeDocument/2006/relationships/image" Target="media/image100.wmf"/><Relationship Id="rId440" Type="http://schemas.openxmlformats.org/officeDocument/2006/relationships/oleObject" Target="embeddings/oleObject241.bin"/><Relationship Id="rId678" Type="http://schemas.openxmlformats.org/officeDocument/2006/relationships/image" Target="media/image299.wmf"/><Relationship Id="rId885" Type="http://schemas.openxmlformats.org/officeDocument/2006/relationships/oleObject" Target="embeddings/oleObject481.bin"/><Relationship Id="rId1070" Type="http://schemas.openxmlformats.org/officeDocument/2006/relationships/image" Target="media/image490.wmf"/><Relationship Id="rId300" Type="http://schemas.openxmlformats.org/officeDocument/2006/relationships/oleObject" Target="embeddings/oleObject163.bin"/><Relationship Id="rId538" Type="http://schemas.openxmlformats.org/officeDocument/2006/relationships/image" Target="media/image231.wmf"/><Relationship Id="rId745" Type="http://schemas.openxmlformats.org/officeDocument/2006/relationships/oleObject" Target="embeddings/oleObject410.bin"/><Relationship Id="rId952" Type="http://schemas.openxmlformats.org/officeDocument/2006/relationships/oleObject" Target="embeddings/oleObject515.bin"/><Relationship Id="rId1168" Type="http://schemas.openxmlformats.org/officeDocument/2006/relationships/image" Target="media/image539.wmf"/><Relationship Id="rId1375" Type="http://schemas.openxmlformats.org/officeDocument/2006/relationships/oleObject" Target="embeddings/oleObject745.bin"/><Relationship Id="rId1582" Type="http://schemas.openxmlformats.org/officeDocument/2006/relationships/image" Target="media/image727.wmf"/><Relationship Id="rId81" Type="http://schemas.openxmlformats.org/officeDocument/2006/relationships/oleObject" Target="embeddings/oleObject47.bin"/><Relationship Id="rId605" Type="http://schemas.openxmlformats.org/officeDocument/2006/relationships/oleObject" Target="embeddings/oleObject336.bin"/><Relationship Id="rId812" Type="http://schemas.openxmlformats.org/officeDocument/2006/relationships/image" Target="media/image363.wmf"/><Relationship Id="rId1028" Type="http://schemas.openxmlformats.org/officeDocument/2006/relationships/image" Target="media/image469.wmf"/><Relationship Id="rId1235" Type="http://schemas.openxmlformats.org/officeDocument/2006/relationships/oleObject" Target="embeddings/oleObject658.bin"/><Relationship Id="rId1442" Type="http://schemas.openxmlformats.org/officeDocument/2006/relationships/image" Target="media/image659.wmf"/><Relationship Id="rId1302" Type="http://schemas.openxmlformats.org/officeDocument/2006/relationships/image" Target="media/image596.wmf"/><Relationship Id="rId39" Type="http://schemas.openxmlformats.org/officeDocument/2006/relationships/image" Target="media/image16.wmf"/><Relationship Id="rId1607" Type="http://schemas.openxmlformats.org/officeDocument/2006/relationships/image" Target="media/image739.wmf"/><Relationship Id="rId188" Type="http://schemas.openxmlformats.org/officeDocument/2006/relationships/oleObject" Target="embeddings/oleObject106.bin"/><Relationship Id="rId395" Type="http://schemas.openxmlformats.org/officeDocument/2006/relationships/oleObject" Target="embeddings/oleObject217.bin"/><Relationship Id="rId255" Type="http://schemas.openxmlformats.org/officeDocument/2006/relationships/image" Target="media/image111.wmf"/><Relationship Id="rId462" Type="http://schemas.openxmlformats.org/officeDocument/2006/relationships/oleObject" Target="embeddings/oleObject263.bin"/><Relationship Id="rId1092" Type="http://schemas.openxmlformats.org/officeDocument/2006/relationships/image" Target="media/image501.wmf"/><Relationship Id="rId1397" Type="http://schemas.openxmlformats.org/officeDocument/2006/relationships/oleObject" Target="embeddings/oleObject756.bin"/><Relationship Id="rId115" Type="http://schemas.openxmlformats.org/officeDocument/2006/relationships/image" Target="media/image41.wmf"/><Relationship Id="rId322" Type="http://schemas.openxmlformats.org/officeDocument/2006/relationships/oleObject" Target="embeddings/oleObject174.bin"/><Relationship Id="rId767" Type="http://schemas.openxmlformats.org/officeDocument/2006/relationships/image" Target="media/image341.wmf"/><Relationship Id="rId974" Type="http://schemas.openxmlformats.org/officeDocument/2006/relationships/oleObject" Target="embeddings/oleObject527.bin"/><Relationship Id="rId627" Type="http://schemas.openxmlformats.org/officeDocument/2006/relationships/oleObject" Target="embeddings/oleObject348.bin"/><Relationship Id="rId834" Type="http://schemas.openxmlformats.org/officeDocument/2006/relationships/image" Target="media/image374.wmf"/><Relationship Id="rId1257" Type="http://schemas.openxmlformats.org/officeDocument/2006/relationships/image" Target="media/image583.wmf"/><Relationship Id="rId1464" Type="http://schemas.openxmlformats.org/officeDocument/2006/relationships/oleObject" Target="embeddings/oleObject790.bin"/><Relationship Id="rId1671" Type="http://schemas.openxmlformats.org/officeDocument/2006/relationships/oleObject" Target="embeddings/oleObject900.bin"/><Relationship Id="rId901" Type="http://schemas.openxmlformats.org/officeDocument/2006/relationships/oleObject" Target="embeddings/oleObject489.bin"/><Relationship Id="rId1117" Type="http://schemas.openxmlformats.org/officeDocument/2006/relationships/oleObject" Target="embeddings/oleObject599.bin"/><Relationship Id="rId1324" Type="http://schemas.openxmlformats.org/officeDocument/2006/relationships/image" Target="media/image607.wmf"/><Relationship Id="rId1531" Type="http://schemas.openxmlformats.org/officeDocument/2006/relationships/image" Target="media/image702.wmf"/><Relationship Id="rId30" Type="http://schemas.openxmlformats.org/officeDocument/2006/relationships/oleObject" Target="embeddings/oleObject14.bin"/><Relationship Id="rId1629" Type="http://schemas.openxmlformats.org/officeDocument/2006/relationships/oleObject" Target="embeddings/oleObject875.bin"/><Relationship Id="rId277" Type="http://schemas.openxmlformats.org/officeDocument/2006/relationships/oleObject" Target="embeddings/oleObject151.bin"/><Relationship Id="rId484" Type="http://schemas.openxmlformats.org/officeDocument/2006/relationships/image" Target="media/image205.wmf"/><Relationship Id="rId137" Type="http://schemas.openxmlformats.org/officeDocument/2006/relationships/image" Target="media/image52.wmf"/><Relationship Id="rId344" Type="http://schemas.openxmlformats.org/officeDocument/2006/relationships/image" Target="media/image154.wmf"/><Relationship Id="rId691" Type="http://schemas.openxmlformats.org/officeDocument/2006/relationships/oleObject" Target="embeddings/oleObject381.bin"/><Relationship Id="rId789" Type="http://schemas.openxmlformats.org/officeDocument/2006/relationships/oleObject" Target="embeddings/oleObject433.bin"/><Relationship Id="rId996" Type="http://schemas.openxmlformats.org/officeDocument/2006/relationships/image" Target="media/image453.wmf"/><Relationship Id="rId551" Type="http://schemas.openxmlformats.org/officeDocument/2006/relationships/oleObject" Target="embeddings/oleObject309.bin"/><Relationship Id="rId649" Type="http://schemas.openxmlformats.org/officeDocument/2006/relationships/oleObject" Target="embeddings/oleObject359.bin"/><Relationship Id="rId856" Type="http://schemas.openxmlformats.org/officeDocument/2006/relationships/image" Target="media/image385.wmf"/><Relationship Id="rId1181" Type="http://schemas.openxmlformats.org/officeDocument/2006/relationships/oleObject" Target="embeddings/oleObject631.bin"/><Relationship Id="rId1279" Type="http://schemas.openxmlformats.org/officeDocument/2006/relationships/oleObject" Target="embeddings/oleObject682.bin"/><Relationship Id="rId1486" Type="http://schemas.openxmlformats.org/officeDocument/2006/relationships/oleObject" Target="embeddings/oleObject801.bin"/><Relationship Id="rId204" Type="http://schemas.openxmlformats.org/officeDocument/2006/relationships/oleObject" Target="embeddings/oleObject114.bin"/><Relationship Id="rId411" Type="http://schemas.openxmlformats.org/officeDocument/2006/relationships/image" Target="media/image180.wmf"/><Relationship Id="rId509" Type="http://schemas.openxmlformats.org/officeDocument/2006/relationships/oleObject" Target="embeddings/oleObject287.bin"/><Relationship Id="rId1041" Type="http://schemas.openxmlformats.org/officeDocument/2006/relationships/oleObject" Target="embeddings/oleObject561.bin"/><Relationship Id="rId1139" Type="http://schemas.openxmlformats.org/officeDocument/2006/relationships/oleObject" Target="embeddings/oleObject610.bin"/><Relationship Id="rId1346" Type="http://schemas.openxmlformats.org/officeDocument/2006/relationships/oleObject" Target="embeddings/oleObject725.bin"/><Relationship Id="rId1693" Type="http://schemas.openxmlformats.org/officeDocument/2006/relationships/oleObject" Target="embeddings/oleObject911.bin"/><Relationship Id="rId716" Type="http://schemas.openxmlformats.org/officeDocument/2006/relationships/image" Target="media/image318.wmf"/><Relationship Id="rId923" Type="http://schemas.openxmlformats.org/officeDocument/2006/relationships/image" Target="media/image418.wmf"/><Relationship Id="rId1553" Type="http://schemas.openxmlformats.org/officeDocument/2006/relationships/oleObject" Target="embeddings/oleObject836.bin"/><Relationship Id="rId52" Type="http://schemas.openxmlformats.org/officeDocument/2006/relationships/oleObject" Target="embeddings/oleObject25.bin"/><Relationship Id="rId1206" Type="http://schemas.openxmlformats.org/officeDocument/2006/relationships/image" Target="media/image558.wmf"/><Relationship Id="rId1413" Type="http://schemas.openxmlformats.org/officeDocument/2006/relationships/oleObject" Target="embeddings/oleObject764.bin"/><Relationship Id="rId1620" Type="http://schemas.openxmlformats.org/officeDocument/2006/relationships/image" Target="media/image745.wmf"/><Relationship Id="rId1718" Type="http://schemas.openxmlformats.org/officeDocument/2006/relationships/image" Target="media/image790.wmf"/><Relationship Id="rId299" Type="http://schemas.openxmlformats.org/officeDocument/2006/relationships/image" Target="media/image132.wmf"/><Relationship Id="rId159" Type="http://schemas.openxmlformats.org/officeDocument/2006/relationships/image" Target="media/image63.wmf"/><Relationship Id="rId366" Type="http://schemas.openxmlformats.org/officeDocument/2006/relationships/image" Target="media/image165.wmf"/><Relationship Id="rId573" Type="http://schemas.openxmlformats.org/officeDocument/2006/relationships/oleObject" Target="embeddings/oleObject320.bin"/><Relationship Id="rId780" Type="http://schemas.openxmlformats.org/officeDocument/2006/relationships/oleObject" Target="embeddings/oleObject428.bin"/><Relationship Id="rId226" Type="http://schemas.openxmlformats.org/officeDocument/2006/relationships/oleObject" Target="embeddings/oleObject125.bin"/><Relationship Id="rId433" Type="http://schemas.openxmlformats.org/officeDocument/2006/relationships/image" Target="media/image191.wmf"/><Relationship Id="rId878" Type="http://schemas.openxmlformats.org/officeDocument/2006/relationships/image" Target="media/image396.wmf"/><Relationship Id="rId1063" Type="http://schemas.openxmlformats.org/officeDocument/2006/relationships/oleObject" Target="embeddings/oleObject572.bin"/><Relationship Id="rId1270" Type="http://schemas.openxmlformats.org/officeDocument/2006/relationships/oleObject" Target="embeddings/oleObject677.bin"/><Relationship Id="rId640" Type="http://schemas.openxmlformats.org/officeDocument/2006/relationships/image" Target="media/image281.wmf"/><Relationship Id="rId738" Type="http://schemas.openxmlformats.org/officeDocument/2006/relationships/image" Target="media/image329.wmf"/><Relationship Id="rId945" Type="http://schemas.openxmlformats.org/officeDocument/2006/relationships/image" Target="media/image429.wmf"/><Relationship Id="rId1368" Type="http://schemas.openxmlformats.org/officeDocument/2006/relationships/image" Target="media/image622.wmf"/><Relationship Id="rId1575" Type="http://schemas.openxmlformats.org/officeDocument/2006/relationships/oleObject" Target="embeddings/oleObject847.bin"/><Relationship Id="rId74" Type="http://schemas.openxmlformats.org/officeDocument/2006/relationships/oleObject" Target="embeddings/oleObject42.bin"/><Relationship Id="rId500" Type="http://schemas.openxmlformats.org/officeDocument/2006/relationships/image" Target="media/image213.wmf"/><Relationship Id="rId805" Type="http://schemas.openxmlformats.org/officeDocument/2006/relationships/oleObject" Target="embeddings/oleObject441.bin"/><Relationship Id="rId1130" Type="http://schemas.openxmlformats.org/officeDocument/2006/relationships/image" Target="media/image520.wmf"/><Relationship Id="rId1228" Type="http://schemas.openxmlformats.org/officeDocument/2006/relationships/image" Target="media/image569.wmf"/><Relationship Id="rId1435" Type="http://schemas.openxmlformats.org/officeDocument/2006/relationships/oleObject" Target="embeddings/oleObject775.bin"/><Relationship Id="rId1642" Type="http://schemas.openxmlformats.org/officeDocument/2006/relationships/image" Target="media/image756.wmf"/><Relationship Id="rId1502" Type="http://schemas.openxmlformats.org/officeDocument/2006/relationships/oleObject" Target="embeddings/oleObject810.bin"/><Relationship Id="rId290" Type="http://schemas.openxmlformats.org/officeDocument/2006/relationships/oleObject" Target="embeddings/oleObject158.bin"/><Relationship Id="rId388" Type="http://schemas.openxmlformats.org/officeDocument/2006/relationships/image" Target="media/image170.wmf"/><Relationship Id="rId150" Type="http://schemas.openxmlformats.org/officeDocument/2006/relationships/oleObject" Target="embeddings/oleObject87.bin"/><Relationship Id="rId595" Type="http://schemas.openxmlformats.org/officeDocument/2006/relationships/oleObject" Target="embeddings/oleObject331.bin"/><Relationship Id="rId248" Type="http://schemas.openxmlformats.org/officeDocument/2006/relationships/oleObject" Target="embeddings/oleObject136.bin"/><Relationship Id="rId455" Type="http://schemas.openxmlformats.org/officeDocument/2006/relationships/oleObject" Target="embeddings/oleObject256.bin"/><Relationship Id="rId662" Type="http://schemas.openxmlformats.org/officeDocument/2006/relationships/oleObject" Target="embeddings/oleObject366.bin"/><Relationship Id="rId1085" Type="http://schemas.openxmlformats.org/officeDocument/2006/relationships/oleObject" Target="embeddings/oleObject583.bin"/><Relationship Id="rId1292" Type="http://schemas.openxmlformats.org/officeDocument/2006/relationships/oleObject" Target="embeddings/oleObject695.bin"/><Relationship Id="rId108" Type="http://schemas.openxmlformats.org/officeDocument/2006/relationships/oleObject" Target="embeddings/oleObject65.bin"/><Relationship Id="rId315" Type="http://schemas.openxmlformats.org/officeDocument/2006/relationships/image" Target="media/image140.wmf"/><Relationship Id="rId522" Type="http://schemas.openxmlformats.org/officeDocument/2006/relationships/image" Target="media/image223.wmf"/><Relationship Id="rId967" Type="http://schemas.openxmlformats.org/officeDocument/2006/relationships/image" Target="media/image439.wmf"/><Relationship Id="rId1152" Type="http://schemas.openxmlformats.org/officeDocument/2006/relationships/image" Target="media/image531.wmf"/><Relationship Id="rId1597" Type="http://schemas.openxmlformats.org/officeDocument/2006/relationships/oleObject" Target="embeddings/oleObject858.bin"/><Relationship Id="rId96" Type="http://schemas.openxmlformats.org/officeDocument/2006/relationships/oleObject" Target="embeddings/oleObject56.bin"/><Relationship Id="rId827" Type="http://schemas.openxmlformats.org/officeDocument/2006/relationships/oleObject" Target="embeddings/oleObject452.bin"/><Relationship Id="rId1012" Type="http://schemas.openxmlformats.org/officeDocument/2006/relationships/image" Target="media/image461.wmf"/><Relationship Id="rId1457" Type="http://schemas.openxmlformats.org/officeDocument/2006/relationships/oleObject" Target="embeddings/oleObject786.bin"/><Relationship Id="rId1664" Type="http://schemas.openxmlformats.org/officeDocument/2006/relationships/image" Target="media/image763.wmf"/><Relationship Id="rId1317" Type="http://schemas.openxmlformats.org/officeDocument/2006/relationships/oleObject" Target="embeddings/oleObject709.bin"/><Relationship Id="rId1524" Type="http://schemas.openxmlformats.org/officeDocument/2006/relationships/oleObject" Target="embeddings/oleObject821.bin"/><Relationship Id="rId1731" Type="http://schemas.openxmlformats.org/officeDocument/2006/relationships/oleObject" Target="embeddings/oleObject930.bin"/><Relationship Id="rId23" Type="http://schemas.openxmlformats.org/officeDocument/2006/relationships/oleObject" Target="embeddings/oleObject7.bin"/><Relationship Id="rId172" Type="http://schemas.openxmlformats.org/officeDocument/2006/relationships/oleObject" Target="embeddings/oleObject98.bin"/><Relationship Id="rId477" Type="http://schemas.openxmlformats.org/officeDocument/2006/relationships/oleObject" Target="embeddings/oleObject271.bin"/><Relationship Id="rId684" Type="http://schemas.openxmlformats.org/officeDocument/2006/relationships/image" Target="media/image302.wmf"/><Relationship Id="rId337" Type="http://schemas.openxmlformats.org/officeDocument/2006/relationships/oleObject" Target="embeddings/oleObject182.bin"/><Relationship Id="rId891" Type="http://schemas.openxmlformats.org/officeDocument/2006/relationships/oleObject" Target="embeddings/oleObject484.bin"/><Relationship Id="rId989" Type="http://schemas.openxmlformats.org/officeDocument/2006/relationships/oleObject" Target="embeddings/oleObject535.bin"/><Relationship Id="rId544" Type="http://schemas.openxmlformats.org/officeDocument/2006/relationships/image" Target="media/image234.wmf"/><Relationship Id="rId751" Type="http://schemas.openxmlformats.org/officeDocument/2006/relationships/image" Target="media/image333.wmf"/><Relationship Id="rId849" Type="http://schemas.openxmlformats.org/officeDocument/2006/relationships/oleObject" Target="embeddings/oleObject463.bin"/><Relationship Id="rId1174" Type="http://schemas.openxmlformats.org/officeDocument/2006/relationships/image" Target="media/image542.wmf"/><Relationship Id="rId1381" Type="http://schemas.openxmlformats.org/officeDocument/2006/relationships/oleObject" Target="embeddings/oleObject748.bin"/><Relationship Id="rId1479" Type="http://schemas.openxmlformats.org/officeDocument/2006/relationships/image" Target="media/image677.wmf"/><Relationship Id="rId1686" Type="http://schemas.openxmlformats.org/officeDocument/2006/relationships/image" Target="media/image774.wmf"/><Relationship Id="rId404" Type="http://schemas.openxmlformats.org/officeDocument/2006/relationships/oleObject" Target="embeddings/oleObject223.bin"/><Relationship Id="rId611" Type="http://schemas.openxmlformats.org/officeDocument/2006/relationships/oleObject" Target="embeddings/oleObject339.bin"/><Relationship Id="rId1034" Type="http://schemas.openxmlformats.org/officeDocument/2006/relationships/image" Target="media/image472.wmf"/><Relationship Id="rId1241" Type="http://schemas.openxmlformats.org/officeDocument/2006/relationships/oleObject" Target="embeddings/oleObject661.bin"/><Relationship Id="rId1339" Type="http://schemas.openxmlformats.org/officeDocument/2006/relationships/image" Target="media/image614.wmf"/><Relationship Id="rId709" Type="http://schemas.openxmlformats.org/officeDocument/2006/relationships/oleObject" Target="embeddings/oleObject390.bin"/><Relationship Id="rId916" Type="http://schemas.openxmlformats.org/officeDocument/2006/relationships/image" Target="media/image415.wmf"/><Relationship Id="rId1101" Type="http://schemas.openxmlformats.org/officeDocument/2006/relationships/oleObject" Target="embeddings/oleObject591.bin"/><Relationship Id="rId1546" Type="http://schemas.openxmlformats.org/officeDocument/2006/relationships/image" Target="media/image709.wmf"/><Relationship Id="rId45" Type="http://schemas.openxmlformats.org/officeDocument/2006/relationships/image" Target="media/image19.wmf"/><Relationship Id="rId1406" Type="http://schemas.openxmlformats.org/officeDocument/2006/relationships/image" Target="media/image641.wmf"/><Relationship Id="rId1613" Type="http://schemas.openxmlformats.org/officeDocument/2006/relationships/oleObject" Target="embeddings/oleObject867.bin"/><Relationship Id="rId194" Type="http://schemas.openxmlformats.org/officeDocument/2006/relationships/oleObject" Target="embeddings/oleObject109.bin"/><Relationship Id="rId261" Type="http://schemas.openxmlformats.org/officeDocument/2006/relationships/image" Target="media/image114.wmf"/><Relationship Id="rId499" Type="http://schemas.openxmlformats.org/officeDocument/2006/relationships/oleObject" Target="embeddings/oleObject282.bin"/><Relationship Id="rId359" Type="http://schemas.openxmlformats.org/officeDocument/2006/relationships/oleObject" Target="embeddings/oleObject193.bin"/><Relationship Id="rId566" Type="http://schemas.openxmlformats.org/officeDocument/2006/relationships/image" Target="media/image245.wmf"/><Relationship Id="rId773" Type="http://schemas.openxmlformats.org/officeDocument/2006/relationships/image" Target="media/image344.wmf"/><Relationship Id="rId1196" Type="http://schemas.openxmlformats.org/officeDocument/2006/relationships/image" Target="media/image553.wmf"/><Relationship Id="rId121" Type="http://schemas.openxmlformats.org/officeDocument/2006/relationships/image" Target="media/image44.wmf"/><Relationship Id="rId219" Type="http://schemas.openxmlformats.org/officeDocument/2006/relationships/image" Target="media/image93.wmf"/><Relationship Id="rId426" Type="http://schemas.openxmlformats.org/officeDocument/2006/relationships/oleObject" Target="embeddings/oleObject234.bin"/><Relationship Id="rId633" Type="http://schemas.openxmlformats.org/officeDocument/2006/relationships/oleObject" Target="embeddings/oleObject351.bin"/><Relationship Id="rId980" Type="http://schemas.openxmlformats.org/officeDocument/2006/relationships/image" Target="media/image445.wmf"/><Relationship Id="rId1056" Type="http://schemas.openxmlformats.org/officeDocument/2006/relationships/image" Target="media/image483.wmf"/><Relationship Id="rId1263" Type="http://schemas.openxmlformats.org/officeDocument/2006/relationships/image" Target="media/image586.wmf"/><Relationship Id="rId840" Type="http://schemas.openxmlformats.org/officeDocument/2006/relationships/image" Target="media/image377.wmf"/><Relationship Id="rId938" Type="http://schemas.openxmlformats.org/officeDocument/2006/relationships/oleObject" Target="embeddings/oleObject508.bin"/><Relationship Id="rId1470" Type="http://schemas.openxmlformats.org/officeDocument/2006/relationships/oleObject" Target="embeddings/oleObject793.bin"/><Relationship Id="rId1568" Type="http://schemas.openxmlformats.org/officeDocument/2006/relationships/image" Target="media/image720.wmf"/><Relationship Id="rId67" Type="http://schemas.openxmlformats.org/officeDocument/2006/relationships/image" Target="media/image24.wmf"/><Relationship Id="rId700" Type="http://schemas.openxmlformats.org/officeDocument/2006/relationships/image" Target="media/image310.wmf"/><Relationship Id="rId1123" Type="http://schemas.openxmlformats.org/officeDocument/2006/relationships/oleObject" Target="embeddings/oleObject602.bin"/><Relationship Id="rId1330" Type="http://schemas.openxmlformats.org/officeDocument/2006/relationships/image" Target="media/image610.wmf"/><Relationship Id="rId1428" Type="http://schemas.openxmlformats.org/officeDocument/2006/relationships/image" Target="media/image652.wmf"/><Relationship Id="rId1635" Type="http://schemas.openxmlformats.org/officeDocument/2006/relationships/oleObject" Target="embeddings/oleObject878.bin"/><Relationship Id="rId1702" Type="http://schemas.openxmlformats.org/officeDocument/2006/relationships/image" Target="media/image782.wmf"/><Relationship Id="rId283" Type="http://schemas.openxmlformats.org/officeDocument/2006/relationships/oleObject" Target="embeddings/oleObject154.bin"/><Relationship Id="rId490" Type="http://schemas.openxmlformats.org/officeDocument/2006/relationships/image" Target="media/image208.wmf"/><Relationship Id="rId143" Type="http://schemas.openxmlformats.org/officeDocument/2006/relationships/image" Target="media/image55.wmf"/><Relationship Id="rId350" Type="http://schemas.openxmlformats.org/officeDocument/2006/relationships/image" Target="media/image157.wmf"/><Relationship Id="rId588" Type="http://schemas.openxmlformats.org/officeDocument/2006/relationships/image" Target="media/image256.wmf"/><Relationship Id="rId795" Type="http://schemas.openxmlformats.org/officeDocument/2006/relationships/oleObject" Target="embeddings/oleObject436.bin"/><Relationship Id="rId9" Type="http://schemas.openxmlformats.org/officeDocument/2006/relationships/image" Target="media/image4.gif"/><Relationship Id="rId210" Type="http://schemas.openxmlformats.org/officeDocument/2006/relationships/oleObject" Target="embeddings/oleObject117.bin"/><Relationship Id="rId448" Type="http://schemas.openxmlformats.org/officeDocument/2006/relationships/oleObject" Target="embeddings/oleObject249.bin"/><Relationship Id="rId655" Type="http://schemas.openxmlformats.org/officeDocument/2006/relationships/oleObject" Target="embeddings/oleObject362.bin"/><Relationship Id="rId862" Type="http://schemas.openxmlformats.org/officeDocument/2006/relationships/image" Target="media/image388.wmf"/><Relationship Id="rId1078" Type="http://schemas.openxmlformats.org/officeDocument/2006/relationships/image" Target="media/image494.wmf"/><Relationship Id="rId1285" Type="http://schemas.openxmlformats.org/officeDocument/2006/relationships/oleObject" Target="embeddings/oleObject688.bin"/><Relationship Id="rId1492" Type="http://schemas.openxmlformats.org/officeDocument/2006/relationships/image" Target="media/image683.wmf"/><Relationship Id="rId308" Type="http://schemas.openxmlformats.org/officeDocument/2006/relationships/oleObject" Target="embeddings/oleObject167.bin"/><Relationship Id="rId515" Type="http://schemas.openxmlformats.org/officeDocument/2006/relationships/oleObject" Target="embeddings/oleObject291.bin"/><Relationship Id="rId722" Type="http://schemas.openxmlformats.org/officeDocument/2006/relationships/image" Target="media/image321.wmf"/><Relationship Id="rId1145" Type="http://schemas.openxmlformats.org/officeDocument/2006/relationships/oleObject" Target="embeddings/oleObject613.bin"/><Relationship Id="rId1352" Type="http://schemas.openxmlformats.org/officeDocument/2006/relationships/oleObject" Target="embeddings/oleObject731.bin"/><Relationship Id="rId89" Type="http://schemas.openxmlformats.org/officeDocument/2006/relationships/image" Target="media/image32.wmf"/><Relationship Id="rId1005" Type="http://schemas.openxmlformats.org/officeDocument/2006/relationships/oleObject" Target="embeddings/oleObject543.bin"/><Relationship Id="rId1212" Type="http://schemas.openxmlformats.org/officeDocument/2006/relationships/image" Target="media/image561.wmf"/><Relationship Id="rId1657" Type="http://schemas.openxmlformats.org/officeDocument/2006/relationships/oleObject" Target="embeddings/oleObject891.bin"/><Relationship Id="rId1517" Type="http://schemas.openxmlformats.org/officeDocument/2006/relationships/image" Target="media/image695.wmf"/><Relationship Id="rId1724" Type="http://schemas.openxmlformats.org/officeDocument/2006/relationships/image" Target="media/image793.wmf"/><Relationship Id="rId16" Type="http://schemas.openxmlformats.org/officeDocument/2006/relationships/image" Target="media/image8.wmf"/><Relationship Id="rId165" Type="http://schemas.openxmlformats.org/officeDocument/2006/relationships/image" Target="media/image66.wmf"/><Relationship Id="rId372" Type="http://schemas.openxmlformats.org/officeDocument/2006/relationships/image" Target="media/image168.wmf"/><Relationship Id="rId677" Type="http://schemas.openxmlformats.org/officeDocument/2006/relationships/oleObject" Target="embeddings/oleObject374.bin"/><Relationship Id="rId232" Type="http://schemas.openxmlformats.org/officeDocument/2006/relationships/oleObject" Target="embeddings/oleObject128.bin"/><Relationship Id="rId884" Type="http://schemas.openxmlformats.org/officeDocument/2006/relationships/image" Target="media/image399.wmf"/><Relationship Id="rId537" Type="http://schemas.openxmlformats.org/officeDocument/2006/relationships/oleObject" Target="embeddings/oleObject302.bin"/><Relationship Id="rId744" Type="http://schemas.openxmlformats.org/officeDocument/2006/relationships/oleObject" Target="embeddings/oleObject409.bin"/><Relationship Id="rId951" Type="http://schemas.openxmlformats.org/officeDocument/2006/relationships/image" Target="media/image432.wmf"/><Relationship Id="rId1167" Type="http://schemas.openxmlformats.org/officeDocument/2006/relationships/oleObject" Target="embeddings/oleObject624.bin"/><Relationship Id="rId1374" Type="http://schemas.openxmlformats.org/officeDocument/2006/relationships/image" Target="media/image625.wmf"/><Relationship Id="rId1581" Type="http://schemas.openxmlformats.org/officeDocument/2006/relationships/oleObject" Target="embeddings/oleObject850.bin"/><Relationship Id="rId1679" Type="http://schemas.openxmlformats.org/officeDocument/2006/relationships/oleObject" Target="embeddings/oleObject904.bin"/><Relationship Id="rId80" Type="http://schemas.openxmlformats.org/officeDocument/2006/relationships/oleObject" Target="embeddings/oleObject46.bin"/><Relationship Id="rId604" Type="http://schemas.openxmlformats.org/officeDocument/2006/relationships/image" Target="media/image264.wmf"/><Relationship Id="rId811" Type="http://schemas.openxmlformats.org/officeDocument/2006/relationships/oleObject" Target="embeddings/oleObject444.bin"/><Relationship Id="rId1027" Type="http://schemas.openxmlformats.org/officeDocument/2006/relationships/oleObject" Target="embeddings/oleObject554.bin"/><Relationship Id="rId1234" Type="http://schemas.openxmlformats.org/officeDocument/2006/relationships/image" Target="media/image572.wmf"/><Relationship Id="rId1441" Type="http://schemas.openxmlformats.org/officeDocument/2006/relationships/oleObject" Target="embeddings/oleObject778.bin"/><Relationship Id="rId909" Type="http://schemas.openxmlformats.org/officeDocument/2006/relationships/oleObject" Target="embeddings/oleObject493.bin"/><Relationship Id="rId1301" Type="http://schemas.openxmlformats.org/officeDocument/2006/relationships/oleObject" Target="embeddings/oleObject701.bin"/><Relationship Id="rId1539" Type="http://schemas.openxmlformats.org/officeDocument/2006/relationships/oleObject" Target="embeddings/oleObject829.bin"/><Relationship Id="rId38" Type="http://schemas.openxmlformats.org/officeDocument/2006/relationships/oleObject" Target="embeddings/oleObject18.bin"/><Relationship Id="rId1606" Type="http://schemas.openxmlformats.org/officeDocument/2006/relationships/oleObject" Target="embeddings/oleObject863.bin"/><Relationship Id="rId187" Type="http://schemas.openxmlformats.org/officeDocument/2006/relationships/image" Target="media/image77.wmf"/><Relationship Id="rId394" Type="http://schemas.openxmlformats.org/officeDocument/2006/relationships/image" Target="media/image173.wmf"/><Relationship Id="rId254" Type="http://schemas.openxmlformats.org/officeDocument/2006/relationships/oleObject" Target="embeddings/oleObject139.bin"/><Relationship Id="rId699" Type="http://schemas.openxmlformats.org/officeDocument/2006/relationships/oleObject" Target="embeddings/oleObject385.bin"/><Relationship Id="rId1091" Type="http://schemas.openxmlformats.org/officeDocument/2006/relationships/oleObject" Target="embeddings/oleObject586.bin"/><Relationship Id="rId114" Type="http://schemas.openxmlformats.org/officeDocument/2006/relationships/oleObject" Target="embeddings/oleObject69.bin"/><Relationship Id="rId461" Type="http://schemas.openxmlformats.org/officeDocument/2006/relationships/oleObject" Target="embeddings/oleObject262.bin"/><Relationship Id="rId559" Type="http://schemas.openxmlformats.org/officeDocument/2006/relationships/oleObject" Target="embeddings/oleObject313.bin"/><Relationship Id="rId766" Type="http://schemas.openxmlformats.org/officeDocument/2006/relationships/oleObject" Target="embeddings/oleObject421.bin"/><Relationship Id="rId1189" Type="http://schemas.openxmlformats.org/officeDocument/2006/relationships/oleObject" Target="embeddings/oleObject635.bin"/><Relationship Id="rId1396" Type="http://schemas.openxmlformats.org/officeDocument/2006/relationships/image" Target="media/image636.wmf"/><Relationship Id="rId321" Type="http://schemas.openxmlformats.org/officeDocument/2006/relationships/image" Target="media/image143.wmf"/><Relationship Id="rId419" Type="http://schemas.openxmlformats.org/officeDocument/2006/relationships/image" Target="media/image184.wmf"/><Relationship Id="rId626" Type="http://schemas.openxmlformats.org/officeDocument/2006/relationships/image" Target="media/image274.wmf"/><Relationship Id="rId973" Type="http://schemas.openxmlformats.org/officeDocument/2006/relationships/image" Target="media/image442.wmf"/><Relationship Id="rId1049" Type="http://schemas.openxmlformats.org/officeDocument/2006/relationships/oleObject" Target="embeddings/oleObject565.bin"/><Relationship Id="rId1256" Type="http://schemas.openxmlformats.org/officeDocument/2006/relationships/oleObject" Target="embeddings/oleObject669.bin"/><Relationship Id="rId833" Type="http://schemas.openxmlformats.org/officeDocument/2006/relationships/oleObject" Target="embeddings/oleObject455.bin"/><Relationship Id="rId1116" Type="http://schemas.openxmlformats.org/officeDocument/2006/relationships/image" Target="media/image513.wmf"/><Relationship Id="rId1463" Type="http://schemas.openxmlformats.org/officeDocument/2006/relationships/image" Target="media/image669.wmf"/><Relationship Id="rId1670" Type="http://schemas.openxmlformats.org/officeDocument/2006/relationships/image" Target="media/image766.wmf"/><Relationship Id="rId900" Type="http://schemas.openxmlformats.org/officeDocument/2006/relationships/image" Target="media/image407.wmf"/><Relationship Id="rId1323" Type="http://schemas.openxmlformats.org/officeDocument/2006/relationships/oleObject" Target="embeddings/oleObject712.bin"/><Relationship Id="rId1530" Type="http://schemas.openxmlformats.org/officeDocument/2006/relationships/oleObject" Target="embeddings/oleObject824.bin"/><Relationship Id="rId1628" Type="http://schemas.openxmlformats.org/officeDocument/2006/relationships/image" Target="media/image749.wmf"/><Relationship Id="rId276" Type="http://schemas.openxmlformats.org/officeDocument/2006/relationships/image" Target="media/image121.wmf"/><Relationship Id="rId483" Type="http://schemas.openxmlformats.org/officeDocument/2006/relationships/oleObject" Target="embeddings/oleObject274.bin"/><Relationship Id="rId690" Type="http://schemas.openxmlformats.org/officeDocument/2006/relationships/image" Target="media/image305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801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210</TotalTime>
  <Pages>27</Pages>
  <Words>5061</Words>
  <Characters>28852</Characters>
  <Application>Microsoft Office Word</Application>
  <DocSecurity>0</DocSecurity>
  <Lines>240</Lines>
  <Paragraphs>67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102</cp:revision>
  <cp:lastPrinted>2021-06-25T18:21:00Z</cp:lastPrinted>
  <dcterms:created xsi:type="dcterms:W3CDTF">2021-06-30T14:04:00Z</dcterms:created>
  <dcterms:modified xsi:type="dcterms:W3CDTF">2021-08-06T03:29:00Z</dcterms:modified>
</cp:coreProperties>
</file>